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B94" w:rsidRPr="00F54C5C" w:rsidRDefault="00102B94" w:rsidP="00F63CC7">
      <w:pPr>
        <w:jc w:val="center"/>
        <w:rPr>
          <w:b/>
          <w:sz w:val="28"/>
          <w:szCs w:val="28"/>
        </w:rPr>
      </w:pPr>
      <w:r>
        <w:rPr>
          <w:noProof/>
        </w:rPr>
        <w:pict>
          <v:rect id="_x0000_s1026" style="position:absolute;left:0;text-align:left;margin-left:54.3pt;margin-top:13.95pt;width:524.1pt;height:814.95pt;z-index:251666944;mso-position-horizontal-relative:page;mso-position-vertical-relative:page" filled="f" strokeweight="2pt">
            <w10:wrap anchorx="page" anchory="page"/>
            <w10:anchorlock/>
          </v:rect>
        </w:pict>
      </w:r>
      <w:r w:rsidRPr="00F54C5C">
        <w:rPr>
          <w:b/>
          <w:sz w:val="28"/>
          <w:szCs w:val="28"/>
        </w:rPr>
        <w:t>Общество с ограниченной ответственностью</w:t>
      </w:r>
    </w:p>
    <w:p w:rsidR="00102B94" w:rsidRPr="00F54C5C" w:rsidRDefault="00102B94" w:rsidP="00F63CC7">
      <w:pPr>
        <w:jc w:val="center"/>
        <w:rPr>
          <w:b/>
          <w:sz w:val="28"/>
          <w:szCs w:val="28"/>
        </w:rPr>
      </w:pPr>
      <w:r w:rsidRPr="00F54C5C">
        <w:rPr>
          <w:b/>
          <w:sz w:val="28"/>
          <w:szCs w:val="28"/>
        </w:rPr>
        <w:t>"БУРВОДПРОЕКТ"</w:t>
      </w:r>
    </w:p>
    <w:p w:rsidR="00102B94" w:rsidRPr="00F54C5C" w:rsidRDefault="00102B94" w:rsidP="00F63CC7">
      <w:pPr>
        <w:jc w:val="center"/>
        <w:rPr>
          <w:b/>
          <w:sz w:val="28"/>
          <w:szCs w:val="28"/>
        </w:rPr>
      </w:pPr>
    </w:p>
    <w:p w:rsidR="00102B94" w:rsidRPr="00F54C5C" w:rsidRDefault="00102B94" w:rsidP="00F63CC7">
      <w:pPr>
        <w:jc w:val="center"/>
        <w:rPr>
          <w:b/>
          <w:sz w:val="28"/>
          <w:szCs w:val="28"/>
        </w:rPr>
      </w:pPr>
      <w:r w:rsidRPr="00F54C5C">
        <w:rPr>
          <w:b/>
          <w:sz w:val="28"/>
          <w:szCs w:val="28"/>
        </w:rPr>
        <w:t xml:space="preserve">Свидетельство № П-089-21012010-050/3 от 07 ноября </w:t>
      </w:r>
      <w:smartTag w:uri="urn:schemas-microsoft-com:office:smarttags" w:element="metricconverter">
        <w:smartTagPr>
          <w:attr w:name="ProductID" w:val="2011 г"/>
        </w:smartTagPr>
        <w:r w:rsidRPr="00F54C5C">
          <w:rPr>
            <w:b/>
            <w:sz w:val="28"/>
            <w:szCs w:val="28"/>
          </w:rPr>
          <w:t>2011 г</w:t>
        </w:r>
      </w:smartTag>
      <w:r w:rsidRPr="00F54C5C">
        <w:rPr>
          <w:b/>
          <w:sz w:val="28"/>
          <w:szCs w:val="28"/>
        </w:rPr>
        <w:t>.</w:t>
      </w:r>
    </w:p>
    <w:p w:rsidR="00102B94" w:rsidRPr="00F54C5C" w:rsidRDefault="00102B94" w:rsidP="00F63CC7">
      <w:pPr>
        <w:jc w:val="center"/>
        <w:rPr>
          <w:b/>
          <w:sz w:val="28"/>
          <w:szCs w:val="28"/>
        </w:rPr>
      </w:pPr>
    </w:p>
    <w:p w:rsidR="00102B94" w:rsidRPr="00F54C5C" w:rsidRDefault="00102B94" w:rsidP="00F63CC7">
      <w:pPr>
        <w:jc w:val="center"/>
        <w:rPr>
          <w:b/>
          <w:sz w:val="28"/>
          <w:szCs w:val="28"/>
        </w:rPr>
      </w:pPr>
    </w:p>
    <w:p w:rsidR="00102B94" w:rsidRPr="00F54C5C" w:rsidRDefault="00102B94" w:rsidP="00F63CC7">
      <w:pPr>
        <w:jc w:val="center"/>
        <w:rPr>
          <w:b/>
          <w:sz w:val="28"/>
          <w:szCs w:val="28"/>
        </w:rPr>
      </w:pPr>
    </w:p>
    <w:p w:rsidR="00102B94" w:rsidRDefault="00102B94" w:rsidP="00F63CC7">
      <w:pPr>
        <w:rPr>
          <w:b/>
          <w:sz w:val="28"/>
          <w:szCs w:val="28"/>
        </w:rPr>
      </w:pPr>
      <w:r w:rsidRPr="00F54C5C">
        <w:rPr>
          <w:b/>
          <w:sz w:val="28"/>
          <w:szCs w:val="28"/>
        </w:rPr>
        <w:t xml:space="preserve">Заказчик – Администрация </w:t>
      </w:r>
      <w:r>
        <w:rPr>
          <w:b/>
          <w:sz w:val="28"/>
          <w:szCs w:val="28"/>
        </w:rPr>
        <w:t>пос. Олымский</w:t>
      </w:r>
    </w:p>
    <w:p w:rsidR="00102B94" w:rsidRPr="00F54C5C" w:rsidRDefault="00102B94" w:rsidP="00F63CC7">
      <w:pPr>
        <w:ind w:left="708" w:firstLine="708"/>
        <w:rPr>
          <w:b/>
          <w:sz w:val="28"/>
          <w:szCs w:val="28"/>
        </w:rPr>
      </w:pPr>
      <w:r>
        <w:rPr>
          <w:b/>
          <w:sz w:val="28"/>
          <w:szCs w:val="28"/>
        </w:rPr>
        <w:t xml:space="preserve"> Касторенского </w:t>
      </w:r>
      <w:r w:rsidRPr="00F54C5C">
        <w:rPr>
          <w:b/>
          <w:sz w:val="28"/>
          <w:szCs w:val="28"/>
        </w:rPr>
        <w:t xml:space="preserve">района Курской области </w:t>
      </w:r>
    </w:p>
    <w:p w:rsidR="00102B94" w:rsidRPr="00F54C5C" w:rsidRDefault="00102B94" w:rsidP="00F63CC7">
      <w:pPr>
        <w:jc w:val="center"/>
        <w:rPr>
          <w:b/>
          <w:sz w:val="28"/>
          <w:szCs w:val="28"/>
        </w:rPr>
      </w:pPr>
    </w:p>
    <w:p w:rsidR="00102B94" w:rsidRDefault="00102B94" w:rsidP="00F63CC7">
      <w:pPr>
        <w:jc w:val="center"/>
        <w:rPr>
          <w:b/>
          <w:sz w:val="28"/>
          <w:szCs w:val="28"/>
        </w:rPr>
      </w:pPr>
    </w:p>
    <w:p w:rsidR="00102B94" w:rsidRPr="00F54C5C" w:rsidRDefault="00102B94" w:rsidP="00F63CC7">
      <w:pPr>
        <w:jc w:val="center"/>
        <w:rPr>
          <w:b/>
          <w:sz w:val="28"/>
          <w:szCs w:val="28"/>
        </w:rPr>
      </w:pPr>
    </w:p>
    <w:p w:rsidR="00102B94" w:rsidRPr="00F54C5C" w:rsidRDefault="00102B94" w:rsidP="00F63CC7">
      <w:pPr>
        <w:jc w:val="center"/>
        <w:rPr>
          <w:b/>
          <w:sz w:val="32"/>
          <w:szCs w:val="32"/>
        </w:rPr>
      </w:pPr>
    </w:p>
    <w:p w:rsidR="00102B94" w:rsidRPr="008B0342" w:rsidRDefault="00102B94" w:rsidP="00F63CC7">
      <w:pPr>
        <w:jc w:val="center"/>
        <w:rPr>
          <w:b/>
          <w:sz w:val="32"/>
          <w:szCs w:val="32"/>
        </w:rPr>
      </w:pPr>
      <w:r w:rsidRPr="008B0342">
        <w:rPr>
          <w:b/>
          <w:sz w:val="32"/>
          <w:szCs w:val="32"/>
        </w:rPr>
        <w:t xml:space="preserve">«Водоснабжение ул. Школьная пос. Олымский </w:t>
      </w:r>
    </w:p>
    <w:p w:rsidR="00102B94" w:rsidRPr="008B0342" w:rsidRDefault="00102B94" w:rsidP="00F63CC7">
      <w:pPr>
        <w:jc w:val="center"/>
        <w:rPr>
          <w:b/>
          <w:sz w:val="32"/>
          <w:szCs w:val="32"/>
        </w:rPr>
      </w:pPr>
      <w:r w:rsidRPr="008B0342">
        <w:rPr>
          <w:b/>
          <w:sz w:val="32"/>
          <w:szCs w:val="32"/>
        </w:rPr>
        <w:t>Касторенского района Курской области»</w:t>
      </w:r>
    </w:p>
    <w:p w:rsidR="00102B94" w:rsidRPr="00F54C5C" w:rsidRDefault="00102B94" w:rsidP="00F63CC7">
      <w:pPr>
        <w:jc w:val="center"/>
        <w:rPr>
          <w:b/>
          <w:sz w:val="28"/>
          <w:szCs w:val="28"/>
        </w:rPr>
      </w:pPr>
    </w:p>
    <w:p w:rsidR="00102B94" w:rsidRPr="00F54C5C" w:rsidRDefault="00102B94" w:rsidP="00F63CC7">
      <w:pPr>
        <w:jc w:val="center"/>
        <w:rPr>
          <w:b/>
          <w:sz w:val="32"/>
          <w:szCs w:val="32"/>
        </w:rPr>
      </w:pPr>
    </w:p>
    <w:p w:rsidR="00102B94" w:rsidRPr="00F54C5C" w:rsidRDefault="00102B94" w:rsidP="00F63CC7">
      <w:pPr>
        <w:jc w:val="center"/>
        <w:rPr>
          <w:b/>
          <w:sz w:val="28"/>
          <w:szCs w:val="28"/>
        </w:rPr>
      </w:pPr>
    </w:p>
    <w:p w:rsidR="00102B94" w:rsidRPr="00F54C5C" w:rsidRDefault="00102B94" w:rsidP="00F63CC7">
      <w:pPr>
        <w:rPr>
          <w:b/>
          <w:sz w:val="28"/>
          <w:szCs w:val="28"/>
        </w:rPr>
      </w:pPr>
    </w:p>
    <w:p w:rsidR="00102B94" w:rsidRPr="00F54C5C" w:rsidRDefault="00102B94" w:rsidP="00F63CC7">
      <w:pPr>
        <w:jc w:val="center"/>
        <w:rPr>
          <w:b/>
          <w:sz w:val="32"/>
          <w:szCs w:val="32"/>
        </w:rPr>
      </w:pPr>
      <w:r w:rsidRPr="00F54C5C">
        <w:rPr>
          <w:b/>
          <w:sz w:val="32"/>
          <w:szCs w:val="32"/>
        </w:rPr>
        <w:t>ПРОЕКТНАЯ ДОКУМЕНТАЦИЯ</w:t>
      </w:r>
    </w:p>
    <w:p w:rsidR="00102B94" w:rsidRDefault="00102B94" w:rsidP="00F63CC7">
      <w:pPr>
        <w:jc w:val="center"/>
        <w:rPr>
          <w:b/>
          <w:sz w:val="28"/>
          <w:szCs w:val="28"/>
        </w:rPr>
      </w:pPr>
    </w:p>
    <w:p w:rsidR="00102B94" w:rsidRPr="00F54C5C" w:rsidRDefault="00102B94" w:rsidP="00F63CC7">
      <w:pPr>
        <w:jc w:val="center"/>
        <w:rPr>
          <w:b/>
          <w:sz w:val="28"/>
          <w:szCs w:val="28"/>
        </w:rPr>
      </w:pPr>
    </w:p>
    <w:p w:rsidR="00102B94" w:rsidRPr="008A4F29" w:rsidRDefault="00102B94" w:rsidP="00F63CC7">
      <w:pPr>
        <w:jc w:val="center"/>
        <w:rPr>
          <w:sz w:val="32"/>
          <w:szCs w:val="32"/>
        </w:rPr>
      </w:pPr>
      <w:r w:rsidRPr="006E4E89">
        <w:rPr>
          <w:b/>
          <w:sz w:val="32"/>
          <w:szCs w:val="32"/>
        </w:rPr>
        <w:t xml:space="preserve">Раздел </w:t>
      </w:r>
      <w:r>
        <w:rPr>
          <w:b/>
          <w:sz w:val="32"/>
          <w:szCs w:val="32"/>
        </w:rPr>
        <w:t>6</w:t>
      </w:r>
      <w:r w:rsidRPr="006E4E89">
        <w:rPr>
          <w:b/>
          <w:sz w:val="32"/>
          <w:szCs w:val="32"/>
        </w:rPr>
        <w:t xml:space="preserve">. </w:t>
      </w:r>
      <w:r w:rsidRPr="008A4F29">
        <w:rPr>
          <w:sz w:val="32"/>
          <w:szCs w:val="32"/>
        </w:rPr>
        <w:t>Проект организации работ по сносу (демонтажу) линейного объекта. Ликвидационный тампонаж</w:t>
      </w:r>
    </w:p>
    <w:p w:rsidR="00102B94" w:rsidRPr="006E4E89" w:rsidRDefault="00102B94" w:rsidP="00F63CC7">
      <w:pPr>
        <w:rPr>
          <w:b/>
          <w:sz w:val="28"/>
          <w:szCs w:val="28"/>
        </w:rPr>
      </w:pPr>
    </w:p>
    <w:p w:rsidR="00102B94" w:rsidRPr="006E4E89" w:rsidRDefault="00102B94" w:rsidP="00F63CC7">
      <w:pPr>
        <w:jc w:val="center"/>
        <w:rPr>
          <w:b/>
          <w:sz w:val="28"/>
          <w:szCs w:val="28"/>
        </w:rPr>
      </w:pPr>
      <w:r w:rsidRPr="008B0342">
        <w:rPr>
          <w:b/>
          <w:sz w:val="28"/>
          <w:szCs w:val="28"/>
        </w:rPr>
        <w:t>98-12/13</w:t>
      </w:r>
      <w:r>
        <w:rPr>
          <w:b/>
          <w:sz w:val="28"/>
          <w:szCs w:val="28"/>
        </w:rPr>
        <w:t>-ПОД</w:t>
      </w:r>
    </w:p>
    <w:p w:rsidR="00102B94" w:rsidRPr="006E4E89" w:rsidRDefault="00102B94" w:rsidP="00F63CC7">
      <w:pPr>
        <w:jc w:val="center"/>
        <w:rPr>
          <w:b/>
          <w:sz w:val="28"/>
          <w:szCs w:val="28"/>
        </w:rPr>
      </w:pPr>
    </w:p>
    <w:p w:rsidR="00102B94" w:rsidRPr="006E4E89" w:rsidRDefault="00102B94" w:rsidP="00F63CC7">
      <w:pPr>
        <w:jc w:val="center"/>
        <w:rPr>
          <w:b/>
          <w:sz w:val="28"/>
          <w:szCs w:val="28"/>
        </w:rPr>
      </w:pPr>
    </w:p>
    <w:p w:rsidR="00102B94" w:rsidRPr="006E4E89" w:rsidRDefault="00102B94" w:rsidP="00F63CC7">
      <w:pPr>
        <w:jc w:val="center"/>
        <w:rPr>
          <w:b/>
          <w:sz w:val="28"/>
          <w:szCs w:val="28"/>
        </w:rPr>
      </w:pPr>
    </w:p>
    <w:p w:rsidR="00102B94" w:rsidRPr="006E4E89" w:rsidRDefault="00102B94" w:rsidP="00F63CC7">
      <w:pPr>
        <w:jc w:val="center"/>
        <w:rPr>
          <w:b/>
          <w:sz w:val="28"/>
          <w:szCs w:val="28"/>
        </w:rPr>
      </w:pPr>
      <w:r w:rsidRPr="006E4E89">
        <w:rPr>
          <w:b/>
          <w:sz w:val="28"/>
          <w:szCs w:val="28"/>
        </w:rPr>
        <w:t xml:space="preserve">Том </w:t>
      </w:r>
      <w:r>
        <w:rPr>
          <w:b/>
          <w:sz w:val="28"/>
          <w:szCs w:val="28"/>
        </w:rPr>
        <w:t>7</w:t>
      </w:r>
    </w:p>
    <w:p w:rsidR="00102B94" w:rsidRPr="00F54C5C" w:rsidRDefault="00102B94" w:rsidP="00F63CC7">
      <w:pPr>
        <w:rPr>
          <w:b/>
          <w:sz w:val="28"/>
          <w:szCs w:val="28"/>
        </w:rPr>
      </w:pPr>
    </w:p>
    <w:p w:rsidR="00102B94" w:rsidRPr="00F54C5C" w:rsidRDefault="00102B94" w:rsidP="00F63CC7">
      <w:pPr>
        <w:rPr>
          <w:b/>
          <w:sz w:val="28"/>
          <w:szCs w:val="28"/>
        </w:rPr>
      </w:pPr>
    </w:p>
    <w:p w:rsidR="00102B94" w:rsidRPr="00F54C5C" w:rsidRDefault="00102B94" w:rsidP="00F63CC7">
      <w:pPr>
        <w:rPr>
          <w:b/>
          <w:sz w:val="28"/>
          <w:szCs w:val="28"/>
        </w:rPr>
      </w:pPr>
    </w:p>
    <w:p w:rsidR="00102B94" w:rsidRPr="00F54C5C" w:rsidRDefault="00102B94" w:rsidP="00F63CC7">
      <w:pPr>
        <w:rPr>
          <w:b/>
          <w:sz w:val="28"/>
          <w:szCs w:val="28"/>
        </w:rPr>
      </w:pPr>
    </w:p>
    <w:p w:rsidR="00102B94" w:rsidRPr="00F54C5C" w:rsidRDefault="00102B94" w:rsidP="00F63CC7">
      <w:pPr>
        <w:jc w:val="both"/>
        <w:rPr>
          <w:b/>
          <w:sz w:val="28"/>
          <w:szCs w:val="28"/>
        </w:rPr>
      </w:pPr>
      <w:r w:rsidRPr="00F54C5C">
        <w:rPr>
          <w:b/>
          <w:sz w:val="28"/>
          <w:szCs w:val="28"/>
        </w:rPr>
        <w:tab/>
      </w:r>
    </w:p>
    <w:p w:rsidR="00102B94" w:rsidRDefault="00102B94" w:rsidP="00F63CC7">
      <w:pPr>
        <w:jc w:val="both"/>
        <w:rPr>
          <w:b/>
          <w:sz w:val="28"/>
          <w:szCs w:val="28"/>
        </w:rPr>
      </w:pPr>
    </w:p>
    <w:p w:rsidR="00102B94" w:rsidRDefault="00102B94" w:rsidP="00F63CC7">
      <w:pPr>
        <w:jc w:val="both"/>
        <w:rPr>
          <w:b/>
          <w:sz w:val="28"/>
          <w:szCs w:val="28"/>
        </w:rPr>
      </w:pPr>
    </w:p>
    <w:p w:rsidR="00102B94" w:rsidRDefault="00102B94" w:rsidP="00F63CC7">
      <w:pPr>
        <w:jc w:val="both"/>
        <w:rPr>
          <w:b/>
          <w:sz w:val="28"/>
          <w:szCs w:val="28"/>
        </w:rPr>
      </w:pPr>
    </w:p>
    <w:p w:rsidR="00102B94" w:rsidRDefault="00102B94" w:rsidP="00F63CC7">
      <w:pPr>
        <w:jc w:val="both"/>
        <w:rPr>
          <w:b/>
          <w:sz w:val="28"/>
          <w:szCs w:val="28"/>
        </w:rPr>
      </w:pPr>
    </w:p>
    <w:p w:rsidR="00102B94" w:rsidRDefault="00102B94" w:rsidP="00F63CC7">
      <w:pPr>
        <w:jc w:val="both"/>
        <w:rPr>
          <w:b/>
          <w:sz w:val="28"/>
          <w:szCs w:val="28"/>
        </w:rPr>
      </w:pPr>
    </w:p>
    <w:p w:rsidR="00102B94" w:rsidRPr="00F54C5C" w:rsidRDefault="00102B94" w:rsidP="00F63CC7">
      <w:pPr>
        <w:jc w:val="both"/>
        <w:rPr>
          <w:b/>
          <w:sz w:val="28"/>
          <w:szCs w:val="28"/>
        </w:rPr>
      </w:pPr>
    </w:p>
    <w:p w:rsidR="00102B94" w:rsidRPr="00F54C5C" w:rsidRDefault="00102B94" w:rsidP="00F63CC7">
      <w:pPr>
        <w:jc w:val="both"/>
        <w:rPr>
          <w:b/>
          <w:sz w:val="28"/>
          <w:szCs w:val="28"/>
        </w:rPr>
      </w:pPr>
    </w:p>
    <w:p w:rsidR="00102B94" w:rsidRPr="00F54C5C" w:rsidRDefault="00102B94" w:rsidP="00F63CC7">
      <w:pPr>
        <w:jc w:val="both"/>
        <w:rPr>
          <w:b/>
          <w:sz w:val="28"/>
          <w:szCs w:val="28"/>
        </w:rPr>
      </w:pPr>
    </w:p>
    <w:p w:rsidR="00102B94" w:rsidRDefault="00102B94" w:rsidP="00F63CC7">
      <w:pPr>
        <w:jc w:val="center"/>
        <w:rPr>
          <w:b/>
          <w:sz w:val="28"/>
          <w:szCs w:val="28"/>
        </w:rPr>
        <w:sectPr w:rsidR="00102B94">
          <w:headerReference w:type="even" r:id="rId7"/>
          <w:headerReference w:type="default" r:id="rId8"/>
          <w:pgSz w:w="11906" w:h="16838"/>
          <w:pgMar w:top="1134" w:right="850" w:bottom="1134" w:left="1701" w:header="708" w:footer="708" w:gutter="0"/>
          <w:cols w:space="708"/>
          <w:docGrid w:linePitch="360"/>
        </w:sectPr>
      </w:pPr>
      <w:r w:rsidRPr="00F54C5C">
        <w:rPr>
          <w:b/>
          <w:sz w:val="28"/>
          <w:szCs w:val="28"/>
        </w:rPr>
        <w:t>201</w:t>
      </w:r>
      <w:r>
        <w:rPr>
          <w:b/>
          <w:sz w:val="28"/>
          <w:szCs w:val="28"/>
        </w:rPr>
        <w:t>5</w:t>
      </w:r>
      <w:r w:rsidRPr="00F54C5C">
        <w:rPr>
          <w:b/>
          <w:sz w:val="28"/>
          <w:szCs w:val="28"/>
        </w:rPr>
        <w:t xml:space="preserve"> год</w:t>
      </w:r>
    </w:p>
    <w:p w:rsidR="00102B94" w:rsidRPr="00F54C5C" w:rsidRDefault="00102B94" w:rsidP="00F63CC7">
      <w:pPr>
        <w:jc w:val="center"/>
        <w:rPr>
          <w:b/>
          <w:sz w:val="28"/>
          <w:szCs w:val="28"/>
        </w:rPr>
      </w:pPr>
      <w:r>
        <w:rPr>
          <w:noProof/>
        </w:rPr>
        <w:pict>
          <v:rect id="_x0000_s1027" style="position:absolute;left:0;text-align:left;margin-left:54.3pt;margin-top:13.95pt;width:524.1pt;height:814.95pt;z-index:251665920;mso-position-horizontal-relative:page;mso-position-vertical-relative:page" filled="f" strokeweight="2pt">
            <w10:wrap anchorx="page" anchory="page"/>
            <w10:anchorlock/>
          </v:rect>
        </w:pict>
      </w:r>
      <w:r w:rsidRPr="00F54C5C">
        <w:rPr>
          <w:b/>
          <w:sz w:val="28"/>
          <w:szCs w:val="28"/>
        </w:rPr>
        <w:t>Общество с ограниченной ответственностью</w:t>
      </w:r>
    </w:p>
    <w:p w:rsidR="00102B94" w:rsidRPr="00F54C5C" w:rsidRDefault="00102B94" w:rsidP="00F63CC7">
      <w:pPr>
        <w:jc w:val="center"/>
        <w:rPr>
          <w:b/>
          <w:sz w:val="28"/>
          <w:szCs w:val="28"/>
        </w:rPr>
      </w:pPr>
      <w:r w:rsidRPr="00F54C5C">
        <w:rPr>
          <w:b/>
          <w:sz w:val="28"/>
          <w:szCs w:val="28"/>
        </w:rPr>
        <w:t>"БУРВОДПРОЕКТ"</w:t>
      </w:r>
    </w:p>
    <w:p w:rsidR="00102B94" w:rsidRPr="00F54C5C" w:rsidRDefault="00102B94" w:rsidP="00F63CC7">
      <w:pPr>
        <w:jc w:val="center"/>
        <w:rPr>
          <w:b/>
          <w:sz w:val="28"/>
          <w:szCs w:val="28"/>
        </w:rPr>
      </w:pPr>
    </w:p>
    <w:p w:rsidR="00102B94" w:rsidRPr="00F54C5C" w:rsidRDefault="00102B94" w:rsidP="00F63CC7">
      <w:pPr>
        <w:jc w:val="center"/>
        <w:rPr>
          <w:b/>
          <w:sz w:val="28"/>
          <w:szCs w:val="28"/>
        </w:rPr>
      </w:pPr>
      <w:r w:rsidRPr="00F54C5C">
        <w:rPr>
          <w:b/>
          <w:sz w:val="28"/>
          <w:szCs w:val="28"/>
        </w:rPr>
        <w:t xml:space="preserve">Свидетельство № П-089-21012010-050/3 от 07 ноября </w:t>
      </w:r>
      <w:smartTag w:uri="urn:schemas-microsoft-com:office:smarttags" w:element="metricconverter">
        <w:smartTagPr>
          <w:attr w:name="ProductID" w:val="2011 г"/>
        </w:smartTagPr>
        <w:r w:rsidRPr="00F54C5C">
          <w:rPr>
            <w:b/>
            <w:sz w:val="28"/>
            <w:szCs w:val="28"/>
          </w:rPr>
          <w:t>2011 г</w:t>
        </w:r>
      </w:smartTag>
      <w:r w:rsidRPr="00F54C5C">
        <w:rPr>
          <w:b/>
          <w:sz w:val="28"/>
          <w:szCs w:val="28"/>
        </w:rPr>
        <w:t>.</w:t>
      </w:r>
    </w:p>
    <w:p w:rsidR="00102B94" w:rsidRPr="00F54C5C" w:rsidRDefault="00102B94" w:rsidP="00F63CC7">
      <w:pPr>
        <w:jc w:val="center"/>
        <w:rPr>
          <w:b/>
          <w:sz w:val="28"/>
          <w:szCs w:val="28"/>
        </w:rPr>
      </w:pPr>
    </w:p>
    <w:p w:rsidR="00102B94" w:rsidRPr="00F54C5C" w:rsidRDefault="00102B94" w:rsidP="00F63CC7">
      <w:pPr>
        <w:jc w:val="center"/>
        <w:rPr>
          <w:b/>
          <w:sz w:val="28"/>
          <w:szCs w:val="28"/>
        </w:rPr>
      </w:pPr>
    </w:p>
    <w:p w:rsidR="00102B94" w:rsidRPr="00F54C5C" w:rsidRDefault="00102B94" w:rsidP="00F63CC7">
      <w:pPr>
        <w:jc w:val="center"/>
        <w:rPr>
          <w:b/>
          <w:sz w:val="28"/>
          <w:szCs w:val="28"/>
        </w:rPr>
      </w:pPr>
    </w:p>
    <w:p w:rsidR="00102B94" w:rsidRDefault="00102B94" w:rsidP="00F63CC7">
      <w:pPr>
        <w:rPr>
          <w:b/>
          <w:sz w:val="28"/>
          <w:szCs w:val="28"/>
        </w:rPr>
      </w:pPr>
      <w:r w:rsidRPr="00F54C5C">
        <w:rPr>
          <w:b/>
          <w:sz w:val="28"/>
          <w:szCs w:val="28"/>
        </w:rPr>
        <w:t xml:space="preserve">Заказчик – Администрация </w:t>
      </w:r>
      <w:r>
        <w:rPr>
          <w:b/>
          <w:sz w:val="28"/>
          <w:szCs w:val="28"/>
        </w:rPr>
        <w:t>пос. Олымский</w:t>
      </w:r>
    </w:p>
    <w:p w:rsidR="00102B94" w:rsidRPr="00F54C5C" w:rsidRDefault="00102B94" w:rsidP="00F63CC7">
      <w:pPr>
        <w:ind w:left="708" w:firstLine="708"/>
        <w:rPr>
          <w:b/>
          <w:sz w:val="28"/>
          <w:szCs w:val="28"/>
        </w:rPr>
      </w:pPr>
      <w:r>
        <w:rPr>
          <w:b/>
          <w:sz w:val="28"/>
          <w:szCs w:val="28"/>
        </w:rPr>
        <w:t xml:space="preserve"> Касторенского </w:t>
      </w:r>
      <w:r w:rsidRPr="00F54C5C">
        <w:rPr>
          <w:b/>
          <w:sz w:val="28"/>
          <w:szCs w:val="28"/>
        </w:rPr>
        <w:t xml:space="preserve">района Курской области </w:t>
      </w:r>
    </w:p>
    <w:p w:rsidR="00102B94" w:rsidRPr="00F54C5C" w:rsidRDefault="00102B94" w:rsidP="00F63CC7">
      <w:pPr>
        <w:jc w:val="center"/>
        <w:rPr>
          <w:b/>
          <w:sz w:val="28"/>
          <w:szCs w:val="28"/>
        </w:rPr>
      </w:pPr>
    </w:p>
    <w:p w:rsidR="00102B94" w:rsidRDefault="00102B94" w:rsidP="00F63CC7">
      <w:pPr>
        <w:jc w:val="center"/>
        <w:rPr>
          <w:b/>
          <w:sz w:val="28"/>
          <w:szCs w:val="28"/>
        </w:rPr>
      </w:pPr>
    </w:p>
    <w:p w:rsidR="00102B94" w:rsidRPr="00F54C5C" w:rsidRDefault="00102B94" w:rsidP="00F63CC7">
      <w:pPr>
        <w:jc w:val="center"/>
        <w:rPr>
          <w:b/>
          <w:sz w:val="28"/>
          <w:szCs w:val="28"/>
        </w:rPr>
      </w:pPr>
    </w:p>
    <w:p w:rsidR="00102B94" w:rsidRPr="00F54C5C" w:rsidRDefault="00102B94" w:rsidP="00F63CC7">
      <w:pPr>
        <w:jc w:val="center"/>
        <w:rPr>
          <w:b/>
          <w:sz w:val="32"/>
          <w:szCs w:val="32"/>
        </w:rPr>
      </w:pPr>
    </w:p>
    <w:p w:rsidR="00102B94" w:rsidRPr="008B0342" w:rsidRDefault="00102B94" w:rsidP="00F63CC7">
      <w:pPr>
        <w:jc w:val="center"/>
        <w:rPr>
          <w:b/>
          <w:sz w:val="32"/>
          <w:szCs w:val="32"/>
        </w:rPr>
      </w:pPr>
      <w:r w:rsidRPr="008B0342">
        <w:rPr>
          <w:b/>
          <w:sz w:val="32"/>
          <w:szCs w:val="32"/>
        </w:rPr>
        <w:t xml:space="preserve">«Водоснабжение ул. Школьная пос. Олымский </w:t>
      </w:r>
    </w:p>
    <w:p w:rsidR="00102B94" w:rsidRPr="008B0342" w:rsidRDefault="00102B94" w:rsidP="00F63CC7">
      <w:pPr>
        <w:jc w:val="center"/>
        <w:rPr>
          <w:b/>
          <w:sz w:val="32"/>
          <w:szCs w:val="32"/>
        </w:rPr>
      </w:pPr>
      <w:r w:rsidRPr="008B0342">
        <w:rPr>
          <w:b/>
          <w:sz w:val="32"/>
          <w:szCs w:val="32"/>
        </w:rPr>
        <w:t>Касторенского района Курской области»</w:t>
      </w:r>
    </w:p>
    <w:p w:rsidR="00102B94" w:rsidRPr="00F54C5C" w:rsidRDefault="00102B94" w:rsidP="00F63CC7">
      <w:pPr>
        <w:jc w:val="center"/>
        <w:rPr>
          <w:b/>
          <w:sz w:val="28"/>
          <w:szCs w:val="28"/>
        </w:rPr>
      </w:pPr>
    </w:p>
    <w:p w:rsidR="00102B94" w:rsidRPr="00F54C5C" w:rsidRDefault="00102B94" w:rsidP="00F63CC7">
      <w:pPr>
        <w:jc w:val="center"/>
        <w:rPr>
          <w:b/>
          <w:sz w:val="32"/>
          <w:szCs w:val="32"/>
        </w:rPr>
      </w:pPr>
    </w:p>
    <w:p w:rsidR="00102B94" w:rsidRPr="00F54C5C" w:rsidRDefault="00102B94" w:rsidP="00F63CC7">
      <w:pPr>
        <w:jc w:val="center"/>
        <w:rPr>
          <w:b/>
          <w:sz w:val="28"/>
          <w:szCs w:val="28"/>
        </w:rPr>
      </w:pPr>
    </w:p>
    <w:p w:rsidR="00102B94" w:rsidRPr="00F54C5C" w:rsidRDefault="00102B94" w:rsidP="00F63CC7">
      <w:pPr>
        <w:rPr>
          <w:b/>
          <w:sz w:val="28"/>
          <w:szCs w:val="28"/>
        </w:rPr>
      </w:pPr>
    </w:p>
    <w:p w:rsidR="00102B94" w:rsidRPr="00F54C5C" w:rsidRDefault="00102B94" w:rsidP="00F63CC7">
      <w:pPr>
        <w:jc w:val="center"/>
        <w:rPr>
          <w:b/>
          <w:sz w:val="32"/>
          <w:szCs w:val="32"/>
        </w:rPr>
      </w:pPr>
      <w:r w:rsidRPr="00F54C5C">
        <w:rPr>
          <w:b/>
          <w:sz w:val="32"/>
          <w:szCs w:val="32"/>
        </w:rPr>
        <w:t>ПРОЕКТНАЯ ДОКУМЕНТАЦИЯ</w:t>
      </w:r>
    </w:p>
    <w:p w:rsidR="00102B94" w:rsidRDefault="00102B94" w:rsidP="00F63CC7">
      <w:pPr>
        <w:jc w:val="center"/>
        <w:rPr>
          <w:b/>
          <w:sz w:val="28"/>
          <w:szCs w:val="28"/>
        </w:rPr>
      </w:pPr>
    </w:p>
    <w:p w:rsidR="00102B94" w:rsidRPr="00F54C5C" w:rsidRDefault="00102B94" w:rsidP="00F63CC7">
      <w:pPr>
        <w:jc w:val="center"/>
        <w:rPr>
          <w:b/>
          <w:sz w:val="28"/>
          <w:szCs w:val="28"/>
        </w:rPr>
      </w:pPr>
    </w:p>
    <w:p w:rsidR="00102B94" w:rsidRPr="008A4F29" w:rsidRDefault="00102B94" w:rsidP="00F63CC7">
      <w:pPr>
        <w:jc w:val="center"/>
        <w:rPr>
          <w:sz w:val="32"/>
          <w:szCs w:val="32"/>
        </w:rPr>
      </w:pPr>
      <w:r w:rsidRPr="006E4E89">
        <w:rPr>
          <w:b/>
          <w:sz w:val="32"/>
          <w:szCs w:val="32"/>
        </w:rPr>
        <w:t xml:space="preserve">Раздел </w:t>
      </w:r>
      <w:r>
        <w:rPr>
          <w:b/>
          <w:sz w:val="32"/>
          <w:szCs w:val="32"/>
        </w:rPr>
        <w:t>6</w:t>
      </w:r>
      <w:r w:rsidRPr="006E4E89">
        <w:rPr>
          <w:b/>
          <w:sz w:val="32"/>
          <w:szCs w:val="32"/>
        </w:rPr>
        <w:t xml:space="preserve">. </w:t>
      </w:r>
      <w:r w:rsidRPr="008A4F29">
        <w:rPr>
          <w:sz w:val="32"/>
          <w:szCs w:val="32"/>
        </w:rPr>
        <w:t>Проект организации работ по сносу (демонтажу) линейного объекта. Ликвидационный тампонаж</w:t>
      </w:r>
    </w:p>
    <w:p w:rsidR="00102B94" w:rsidRPr="006E4E89" w:rsidRDefault="00102B94" w:rsidP="00F63CC7">
      <w:pPr>
        <w:rPr>
          <w:b/>
          <w:sz w:val="28"/>
          <w:szCs w:val="28"/>
        </w:rPr>
      </w:pPr>
    </w:p>
    <w:p w:rsidR="00102B94" w:rsidRPr="006E4E89" w:rsidRDefault="00102B94" w:rsidP="00F63CC7">
      <w:pPr>
        <w:jc w:val="center"/>
        <w:rPr>
          <w:b/>
          <w:sz w:val="28"/>
          <w:szCs w:val="28"/>
        </w:rPr>
      </w:pPr>
      <w:r w:rsidRPr="008B0342">
        <w:rPr>
          <w:b/>
          <w:sz w:val="28"/>
          <w:szCs w:val="28"/>
        </w:rPr>
        <w:t>98-12/13</w:t>
      </w:r>
      <w:r>
        <w:rPr>
          <w:b/>
          <w:sz w:val="28"/>
          <w:szCs w:val="28"/>
        </w:rPr>
        <w:t>-ПОД</w:t>
      </w:r>
    </w:p>
    <w:p w:rsidR="00102B94" w:rsidRPr="006E4E89" w:rsidRDefault="00102B94" w:rsidP="00F63CC7">
      <w:pPr>
        <w:jc w:val="center"/>
        <w:rPr>
          <w:b/>
          <w:sz w:val="28"/>
          <w:szCs w:val="28"/>
        </w:rPr>
      </w:pPr>
    </w:p>
    <w:p w:rsidR="00102B94" w:rsidRPr="006E4E89" w:rsidRDefault="00102B94" w:rsidP="00F63CC7">
      <w:pPr>
        <w:jc w:val="center"/>
        <w:rPr>
          <w:b/>
          <w:sz w:val="28"/>
          <w:szCs w:val="28"/>
        </w:rPr>
      </w:pPr>
    </w:p>
    <w:p w:rsidR="00102B94" w:rsidRPr="006E4E89" w:rsidRDefault="00102B94" w:rsidP="00F63CC7">
      <w:pPr>
        <w:jc w:val="center"/>
        <w:rPr>
          <w:b/>
          <w:sz w:val="28"/>
          <w:szCs w:val="28"/>
        </w:rPr>
      </w:pPr>
    </w:p>
    <w:p w:rsidR="00102B94" w:rsidRPr="006E4E89" w:rsidRDefault="00102B94" w:rsidP="00F63CC7">
      <w:pPr>
        <w:jc w:val="center"/>
        <w:rPr>
          <w:b/>
          <w:sz w:val="28"/>
          <w:szCs w:val="28"/>
        </w:rPr>
      </w:pPr>
      <w:r w:rsidRPr="006E4E89">
        <w:rPr>
          <w:b/>
          <w:sz w:val="28"/>
          <w:szCs w:val="28"/>
        </w:rPr>
        <w:t xml:space="preserve">Том </w:t>
      </w:r>
      <w:r>
        <w:rPr>
          <w:b/>
          <w:sz w:val="28"/>
          <w:szCs w:val="28"/>
        </w:rPr>
        <w:t>7</w:t>
      </w:r>
    </w:p>
    <w:p w:rsidR="00102B94" w:rsidRPr="00F54C5C" w:rsidRDefault="00102B94" w:rsidP="00F63CC7">
      <w:pPr>
        <w:rPr>
          <w:b/>
          <w:sz w:val="28"/>
          <w:szCs w:val="28"/>
        </w:rPr>
      </w:pPr>
    </w:p>
    <w:p w:rsidR="00102B94" w:rsidRDefault="00102B94" w:rsidP="00F63CC7">
      <w:pPr>
        <w:rPr>
          <w:b/>
          <w:sz w:val="28"/>
          <w:szCs w:val="28"/>
        </w:rPr>
      </w:pPr>
    </w:p>
    <w:p w:rsidR="00102B94" w:rsidRDefault="00102B94" w:rsidP="00F63CC7">
      <w:pPr>
        <w:rPr>
          <w:b/>
          <w:sz w:val="28"/>
          <w:szCs w:val="28"/>
        </w:rPr>
      </w:pPr>
    </w:p>
    <w:p w:rsidR="00102B94" w:rsidRPr="00F54C5C" w:rsidRDefault="00102B94" w:rsidP="00F63CC7">
      <w:pPr>
        <w:rPr>
          <w:b/>
          <w:sz w:val="28"/>
          <w:szCs w:val="28"/>
        </w:rPr>
      </w:pPr>
    </w:p>
    <w:p w:rsidR="00102B94" w:rsidRPr="00F54C5C" w:rsidRDefault="00102B94" w:rsidP="00F63CC7">
      <w:pPr>
        <w:rPr>
          <w:b/>
          <w:sz w:val="28"/>
          <w:szCs w:val="28"/>
        </w:rPr>
      </w:pPr>
    </w:p>
    <w:p w:rsidR="00102B94" w:rsidRPr="00F54C5C" w:rsidRDefault="00102B94" w:rsidP="00F63CC7">
      <w:pPr>
        <w:jc w:val="both"/>
        <w:rPr>
          <w:b/>
          <w:sz w:val="28"/>
          <w:szCs w:val="28"/>
        </w:rPr>
      </w:pPr>
      <w:r w:rsidRPr="00F54C5C">
        <w:rPr>
          <w:b/>
          <w:sz w:val="28"/>
          <w:szCs w:val="28"/>
        </w:rPr>
        <w:tab/>
      </w:r>
      <w:r>
        <w:rPr>
          <w:b/>
          <w:sz w:val="28"/>
          <w:szCs w:val="28"/>
        </w:rPr>
        <w:t>Директор О</w:t>
      </w:r>
      <w:r w:rsidRPr="00F54C5C">
        <w:rPr>
          <w:b/>
          <w:sz w:val="28"/>
          <w:szCs w:val="28"/>
        </w:rPr>
        <w:t>ОО «Бурводпроект»</w:t>
      </w:r>
      <w:r>
        <w:rPr>
          <w:b/>
          <w:sz w:val="28"/>
          <w:szCs w:val="28"/>
        </w:rPr>
        <w:t xml:space="preserve">, </w:t>
      </w:r>
      <w:r w:rsidRPr="00F54C5C">
        <w:rPr>
          <w:b/>
          <w:sz w:val="28"/>
          <w:szCs w:val="28"/>
        </w:rPr>
        <w:t>ГИП</w:t>
      </w:r>
      <w:r w:rsidRPr="00F54C5C">
        <w:rPr>
          <w:b/>
          <w:sz w:val="28"/>
          <w:szCs w:val="28"/>
        </w:rPr>
        <w:tab/>
      </w:r>
      <w:r w:rsidRPr="00F54C5C">
        <w:rPr>
          <w:b/>
          <w:sz w:val="28"/>
          <w:szCs w:val="28"/>
        </w:rPr>
        <w:tab/>
      </w:r>
      <w:r w:rsidRPr="00F54C5C">
        <w:rPr>
          <w:b/>
          <w:sz w:val="28"/>
          <w:szCs w:val="28"/>
        </w:rPr>
        <w:tab/>
      </w:r>
      <w:r>
        <w:rPr>
          <w:b/>
          <w:sz w:val="28"/>
          <w:szCs w:val="28"/>
        </w:rPr>
        <w:t>С. Ф. Каратеев</w:t>
      </w:r>
      <w:r w:rsidRPr="00F54C5C">
        <w:rPr>
          <w:b/>
          <w:sz w:val="28"/>
          <w:szCs w:val="28"/>
        </w:rPr>
        <w:t xml:space="preserve"> </w:t>
      </w:r>
    </w:p>
    <w:p w:rsidR="00102B94" w:rsidRPr="00F54C5C" w:rsidRDefault="00102B94" w:rsidP="00F63CC7">
      <w:pPr>
        <w:jc w:val="both"/>
        <w:rPr>
          <w:b/>
          <w:sz w:val="28"/>
          <w:szCs w:val="28"/>
        </w:rPr>
      </w:pPr>
    </w:p>
    <w:p w:rsidR="00102B94" w:rsidRPr="00F54C5C" w:rsidRDefault="00102B94" w:rsidP="00F63CC7">
      <w:pPr>
        <w:jc w:val="both"/>
        <w:rPr>
          <w:b/>
          <w:sz w:val="28"/>
          <w:szCs w:val="28"/>
        </w:rPr>
      </w:pPr>
    </w:p>
    <w:p w:rsidR="00102B94" w:rsidRPr="008B0342" w:rsidRDefault="00102B94" w:rsidP="00F63CC7">
      <w:pPr>
        <w:jc w:val="both"/>
        <w:rPr>
          <w:b/>
          <w:sz w:val="28"/>
          <w:szCs w:val="28"/>
        </w:rPr>
      </w:pPr>
      <w:r w:rsidRPr="00F54C5C">
        <w:rPr>
          <w:b/>
          <w:sz w:val="28"/>
          <w:szCs w:val="28"/>
        </w:rPr>
        <w:tab/>
      </w:r>
      <w:r w:rsidRPr="008B0342">
        <w:rPr>
          <w:b/>
          <w:sz w:val="28"/>
          <w:szCs w:val="28"/>
        </w:rPr>
        <w:t>Гидрогеолог</w:t>
      </w:r>
      <w:r w:rsidRPr="008B0342">
        <w:rPr>
          <w:b/>
          <w:sz w:val="28"/>
          <w:szCs w:val="28"/>
        </w:rPr>
        <w:tab/>
      </w:r>
      <w:r w:rsidRPr="008B0342">
        <w:rPr>
          <w:b/>
          <w:sz w:val="28"/>
          <w:szCs w:val="28"/>
        </w:rPr>
        <w:tab/>
      </w:r>
      <w:r w:rsidRPr="008B0342">
        <w:rPr>
          <w:b/>
          <w:sz w:val="28"/>
          <w:szCs w:val="28"/>
        </w:rPr>
        <w:tab/>
      </w:r>
      <w:r>
        <w:rPr>
          <w:b/>
          <w:sz w:val="28"/>
          <w:szCs w:val="28"/>
        </w:rPr>
        <w:tab/>
      </w:r>
      <w:r w:rsidRPr="008B0342">
        <w:rPr>
          <w:b/>
          <w:sz w:val="28"/>
          <w:szCs w:val="28"/>
        </w:rPr>
        <w:tab/>
      </w:r>
      <w:r w:rsidRPr="008B0342">
        <w:rPr>
          <w:b/>
          <w:sz w:val="28"/>
          <w:szCs w:val="28"/>
        </w:rPr>
        <w:tab/>
      </w:r>
      <w:r w:rsidRPr="008B0342">
        <w:rPr>
          <w:b/>
          <w:sz w:val="28"/>
          <w:szCs w:val="28"/>
        </w:rPr>
        <w:tab/>
        <w:t>В. В.Наумов</w:t>
      </w:r>
    </w:p>
    <w:p w:rsidR="00102B94" w:rsidRDefault="00102B94" w:rsidP="00F63CC7">
      <w:pPr>
        <w:jc w:val="both"/>
        <w:rPr>
          <w:b/>
          <w:sz w:val="28"/>
          <w:szCs w:val="28"/>
        </w:rPr>
      </w:pPr>
    </w:p>
    <w:p w:rsidR="00102B94" w:rsidRDefault="00102B94" w:rsidP="00F63CC7">
      <w:pPr>
        <w:jc w:val="both"/>
        <w:rPr>
          <w:b/>
          <w:sz w:val="28"/>
          <w:szCs w:val="28"/>
        </w:rPr>
      </w:pPr>
    </w:p>
    <w:p w:rsidR="00102B94" w:rsidRPr="00F54C5C" w:rsidRDefault="00102B94" w:rsidP="00F63CC7">
      <w:pPr>
        <w:jc w:val="both"/>
        <w:rPr>
          <w:b/>
          <w:sz w:val="28"/>
          <w:szCs w:val="28"/>
        </w:rPr>
      </w:pPr>
    </w:p>
    <w:p w:rsidR="00102B94" w:rsidRDefault="00102B94" w:rsidP="00F63CC7">
      <w:pPr>
        <w:jc w:val="center"/>
        <w:rPr>
          <w:b/>
          <w:sz w:val="28"/>
          <w:szCs w:val="28"/>
        </w:rPr>
      </w:pPr>
    </w:p>
    <w:p w:rsidR="00102B94" w:rsidRDefault="00102B94" w:rsidP="00F63CC7">
      <w:pPr>
        <w:jc w:val="center"/>
      </w:pPr>
      <w:r w:rsidRPr="00F54C5C">
        <w:rPr>
          <w:b/>
          <w:sz w:val="28"/>
          <w:szCs w:val="28"/>
        </w:rPr>
        <w:t>201</w:t>
      </w:r>
      <w:r>
        <w:rPr>
          <w:b/>
          <w:sz w:val="28"/>
          <w:szCs w:val="28"/>
        </w:rPr>
        <w:t>5</w:t>
      </w:r>
      <w:r w:rsidRPr="00F54C5C">
        <w:rPr>
          <w:b/>
          <w:sz w:val="28"/>
          <w:szCs w:val="28"/>
        </w:rPr>
        <w:t xml:space="preserve"> год</w:t>
      </w:r>
    </w:p>
    <w:p w:rsidR="00102B94" w:rsidRDefault="00102B94" w:rsidP="00515C80">
      <w:pPr>
        <w:jc w:val="center"/>
        <w:rPr>
          <w:b/>
        </w:rPr>
      </w:pPr>
    </w:p>
    <w:p w:rsidR="00102B94" w:rsidRDefault="00102B94" w:rsidP="00515C80">
      <w:pPr>
        <w:jc w:val="center"/>
        <w:rPr>
          <w:b/>
        </w:rPr>
      </w:pPr>
    </w:p>
    <w:p w:rsidR="00102B94" w:rsidRDefault="00102B94" w:rsidP="00515C80">
      <w:pPr>
        <w:jc w:val="center"/>
        <w:rPr>
          <w:b/>
        </w:rPr>
      </w:pPr>
      <w:r>
        <w:rPr>
          <w:noProof/>
        </w:rPr>
        <w:pict>
          <v:group id="_x0000_s1028" style="position:absolute;left:0;text-align:left;margin-left:-64.5pt;margin-top:-31.8pt;width:571pt;height:810pt;z-index:251652608" coordorigin="195,414" coordsize="11420,16200">
            <v:line id="_x0000_s1029" style="position:absolute" from="8586,15440" to="11598,15441" strokeweight="2pt"/>
            <v:group id="_x0000_s1030" style="position:absolute;left:195;top:414;width:11420;height:16200" coordorigin="195,414" coordsize="11420,16200">
              <v:line id="_x0000_s1031" style="position:absolute" from="9435,15166" to="9437,15727" strokeweight="2pt"/>
              <v:line id="_x0000_s1032" style="position:absolute" from="8579,15187" to="8580,16597" strokeweight="2pt"/>
              <v:line id="_x0000_s1033" style="position:absolute" from="8585,15733" to="11597,15734" strokeweight="2pt"/>
              <v:line id="_x0000_s1034" style="position:absolute" from="10291,15166" to="10293,15727" strokeweight="2pt"/>
              <v:group id="_x0000_s1035" style="position:absolute;left:195;top:414;width:11420;height:16200" coordorigin="195,414" coordsize="11420,16200">
                <v:line id="_x0000_s1036" style="position:absolute" from="1166,16027" to="5339,16028" strokeweight="1pt"/>
                <v:line id="_x0000_s1037" style="position:absolute" from="1166,16320" to="5340,16320" strokeweight="1pt"/>
                <v:group id="_x0000_s1038" style="position:absolute;left:195;top:414;width:11420;height:16200" coordorigin="195,414" coordsize="11420,16200">
                  <v:line id="_x0000_s1039" style="position:absolute" from="1174,14853" to="5340,14854" strokeweight="2pt"/>
                  <v:group id="_x0000_s1040" style="position:absolute;left:195;top:414;width:11420;height:16200" coordorigin="195,414" coordsize="11420,16200">
                    <v:rect id="_x0000_s1041" style="position:absolute;left:8625;top:15976;width:2929;height:356" filled="f" stroked="f" strokeweight=".25pt">
                      <v:textbox style="mso-next-textbox:#_x0000_s1041" inset="1pt,1pt,1pt,1pt">
                        <w:txbxContent>
                          <w:p w:rsidR="00102B94" w:rsidRPr="00582BB7" w:rsidRDefault="00102B94" w:rsidP="00F0288F">
                            <w:pPr>
                              <w:pStyle w:val="Header"/>
                              <w:jc w:val="center"/>
                              <w:rPr>
                                <w:rFonts w:ascii="Journal" w:hAnsi="Journal"/>
                              </w:rPr>
                            </w:pPr>
                            <w:r>
                              <w:t>ООО «Бурводпроект»</w:t>
                            </w:r>
                          </w:p>
                        </w:txbxContent>
                      </v:textbox>
                    </v:rect>
                    <v:group id="_x0000_s1042" style="position:absolute;left:195;top:414;width:11420;height:16200" coordorigin="195,414" coordsize="11420,16200">
                      <v:rect id="_x0000_s1043" style="position:absolute;left:9478;top:15476;width:770;height:252" filled="f" stroked="f" strokeweight=".25pt">
                        <v:textbox style="mso-next-textbox:#_x0000_s1043" inset="1pt,1pt,1pt,1pt">
                          <w:txbxContent>
                            <w:p w:rsidR="00102B94" w:rsidRDefault="00102B94" w:rsidP="00825DCE">
                              <w:pPr>
                                <w:pStyle w:val="a"/>
                                <w:jc w:val="center"/>
                                <w:rPr>
                                  <w:sz w:val="18"/>
                                </w:rPr>
                              </w:pPr>
                            </w:p>
                          </w:txbxContent>
                        </v:textbox>
                      </v:rect>
                      <v:group id="_x0000_s1044" style="position:absolute;left:195;top:414;width:11420;height:16200" coordorigin="195,414" coordsize="11420,16200">
                        <v:rect id="_x0000_s1045" style="position:absolute;left:10346;top:15468;width:1214;height:251" filled="f" stroked="f" strokeweight=".25pt">
                          <v:textbox style="mso-next-textbox:#_x0000_s1045" inset="1pt,1pt,1pt,1pt">
                            <w:txbxContent>
                              <w:p w:rsidR="00102B94" w:rsidRPr="00A96BAF" w:rsidRDefault="00102B94" w:rsidP="00825DCE">
                                <w:pPr>
                                  <w:pStyle w:val="a"/>
                                  <w:jc w:val="center"/>
                                  <w:rPr>
                                    <w:sz w:val="18"/>
                                    <w:lang w:val="ru-RU"/>
                                  </w:rPr>
                                </w:pPr>
                                <w:r>
                                  <w:rPr>
                                    <w:sz w:val="18"/>
                                    <w:lang w:val="ru-RU"/>
                                  </w:rPr>
                                  <w:t>1</w:t>
                                </w:r>
                              </w:p>
                            </w:txbxContent>
                          </v:textbox>
                        </v:rect>
                        <v:group id="_x0000_s1046" style="position:absolute;left:195;top:414;width:11420;height:16200" coordorigin="195,414" coordsize="11420,16200">
                          <v:group id="_x0000_s1047" style="position:absolute;left:195;top:414;width:11420;height:16200" coordorigin="195,414" coordsize="11420,16200">
                            <v:rect id="_x0000_s1048" style="position:absolute;left:10338;top:15173;width:1216;height:250" filled="f" stroked="f" strokeweight=".25pt">
                              <v:textbox style="mso-next-textbox:#_x0000_s1048" inset="1pt,1pt,1pt,1pt">
                                <w:txbxContent>
                                  <w:p w:rsidR="00102B94" w:rsidRDefault="00102B94" w:rsidP="00825DCE">
                                    <w:pPr>
                                      <w:pStyle w:val="a"/>
                                      <w:jc w:val="center"/>
                                      <w:rPr>
                                        <w:sz w:val="18"/>
                                      </w:rPr>
                                    </w:pPr>
                                    <w:r>
                                      <w:rPr>
                                        <w:sz w:val="18"/>
                                      </w:rPr>
                                      <w:t>Листов</w:t>
                                    </w:r>
                                  </w:p>
                                </w:txbxContent>
                              </v:textbox>
                            </v:rect>
                            <v:group id="_x0000_s1049" style="position:absolute;left:195;top:414;width:11420;height:16200" coordorigin="195,414" coordsize="11420,16200">
                              <v:rect id="_x0000_s1050" style="position:absolute;left:9478;top:15173;width:770;height:250" filled="f" stroked="f" strokeweight=".25pt">
                                <v:textbox style="mso-next-textbox:#_x0000_s1050" inset="1pt,1pt,1pt,1pt">
                                  <w:txbxContent>
                                    <w:p w:rsidR="00102B94" w:rsidRDefault="00102B94" w:rsidP="00825DCE">
                                      <w:pPr>
                                        <w:pStyle w:val="a"/>
                                        <w:jc w:val="center"/>
                                        <w:rPr>
                                          <w:sz w:val="18"/>
                                        </w:rPr>
                                      </w:pPr>
                                      <w:r>
                                        <w:rPr>
                                          <w:sz w:val="18"/>
                                        </w:rPr>
                                        <w:t>Лист</w:t>
                                      </w:r>
                                    </w:p>
                                  </w:txbxContent>
                                </v:textbox>
                              </v:rect>
                              <v:group id="_x0000_s1051" style="position:absolute;left:195;top:414;width:11420;height:16200" coordorigin="195,414" coordsize="11420,16200">
                                <v:rect id="_x0000_s1052" style="position:absolute;left:8625;top:15173;width:769;height:250" filled="f" stroked="f" strokeweight=".25pt">
                                  <v:textbox style="mso-next-textbox:#_x0000_s1052" inset="1pt,1pt,1pt,1pt">
                                    <w:txbxContent>
                                      <w:p w:rsidR="00102B94" w:rsidRPr="00582BB7" w:rsidRDefault="00102B94" w:rsidP="00825DCE">
                                        <w:pPr>
                                          <w:pStyle w:val="a"/>
                                          <w:jc w:val="center"/>
                                          <w:rPr>
                                            <w:sz w:val="18"/>
                                            <w:lang w:val="ru-RU"/>
                                          </w:rPr>
                                        </w:pPr>
                                        <w:r>
                                          <w:rPr>
                                            <w:sz w:val="18"/>
                                            <w:lang w:val="ru-RU"/>
                                          </w:rPr>
                                          <w:t>Стадия</w:t>
                                        </w:r>
                                      </w:p>
                                    </w:txbxContent>
                                  </v:textbox>
                                </v:rect>
                                <v:group id="_x0000_s1053" style="position:absolute;left:195;top:414;width:11420;height:16200" coordorigin="195,414" coordsize="11420,16200">
                                  <v:rect id="_x0000_s1054" style="position:absolute;left:5227;top:15247;width:3284;height:1302" filled="f" stroked="f" strokeweight=".25pt">
                                    <v:textbox style="mso-next-textbox:#_x0000_s1054" inset="1pt,1pt,1pt,1pt">
                                      <w:txbxContent>
                                        <w:p w:rsidR="00102B94" w:rsidRDefault="00102B94" w:rsidP="00825DCE">
                                          <w:pPr>
                                            <w:pStyle w:val="a"/>
                                            <w:rPr>
                                              <w:sz w:val="18"/>
                                              <w:lang w:val="ru-RU"/>
                                            </w:rPr>
                                          </w:pPr>
                                        </w:p>
                                        <w:p w:rsidR="00102B94" w:rsidRDefault="00102B94" w:rsidP="00825DCE">
                                          <w:pPr>
                                            <w:pStyle w:val="a"/>
                                            <w:rPr>
                                              <w:sz w:val="18"/>
                                              <w:lang w:val="ru-RU"/>
                                            </w:rPr>
                                          </w:pPr>
                                        </w:p>
                                        <w:p w:rsidR="00102B94" w:rsidRPr="00582BB7" w:rsidRDefault="00102B94" w:rsidP="00825DCE">
                                          <w:pPr>
                                            <w:pStyle w:val="a"/>
                                            <w:jc w:val="center"/>
                                            <w:rPr>
                                              <w:b/>
                                              <w:i w:val="0"/>
                                              <w:szCs w:val="28"/>
                                              <w:lang w:val="ru-RU"/>
                                            </w:rPr>
                                          </w:pPr>
                                          <w:r>
                                            <w:rPr>
                                              <w:b/>
                                              <w:i w:val="0"/>
                                              <w:szCs w:val="28"/>
                                              <w:lang w:val="ru-RU"/>
                                            </w:rPr>
                                            <w:t>Содержание</w:t>
                                          </w:r>
                                        </w:p>
                                        <w:p w:rsidR="00102B94" w:rsidRDefault="00102B94" w:rsidP="00825DCE"/>
                                      </w:txbxContent>
                                    </v:textbox>
                                  </v:rect>
                                  <v:group id="_x0000_s1055" style="position:absolute;left:195;top:414;width:11420;height:16200" coordorigin="195,414" coordsize="11420,16200">
                                    <v:rect id="_x0000_s1056" style="position:absolute;left:5340;top:14532;width:6221;height:386" filled="f" stroked="f" strokeweight=".25pt">
                                      <v:textbox style="mso-next-textbox:#_x0000_s1056" inset="1pt,1pt,1pt,1pt">
                                        <w:txbxContent>
                                          <w:p w:rsidR="00102B94" w:rsidRPr="00582BB7" w:rsidRDefault="00102B94" w:rsidP="00825DCE">
                                            <w:pPr>
                                              <w:pStyle w:val="a"/>
                                              <w:jc w:val="center"/>
                                              <w:rPr>
                                                <w:b/>
                                                <w:i w:val="0"/>
                                                <w:szCs w:val="28"/>
                                                <w:lang w:val="ru-RU"/>
                                              </w:rPr>
                                            </w:pPr>
                                            <w:r>
                                              <w:rPr>
                                                <w:b/>
                                                <w:i w:val="0"/>
                                                <w:szCs w:val="28"/>
                                                <w:lang w:val="ru-RU"/>
                                              </w:rPr>
                                              <w:t>98-12/13-</w:t>
                                            </w:r>
                                            <w:r w:rsidRPr="00F63CC7">
                                              <w:t xml:space="preserve"> </w:t>
                                            </w:r>
                                            <w:r w:rsidRPr="00F63CC7">
                                              <w:rPr>
                                                <w:b/>
                                                <w:i w:val="0"/>
                                                <w:szCs w:val="28"/>
                                                <w:lang w:val="ru-RU"/>
                                              </w:rPr>
                                              <w:t xml:space="preserve">ПОД </w:t>
                                            </w:r>
                                            <w:r>
                                              <w:rPr>
                                                <w:b/>
                                                <w:i w:val="0"/>
                                                <w:szCs w:val="28"/>
                                                <w:lang w:val="ru-RU"/>
                                              </w:rPr>
                                              <w:t>-С</w:t>
                                            </w:r>
                                          </w:p>
                                          <w:p w:rsidR="00102B94" w:rsidRPr="00880CA9" w:rsidRDefault="00102B94" w:rsidP="00825DCE">
                                            <w:pPr>
                                              <w:jc w:val="center"/>
                                              <w:rPr>
                                                <w:sz w:val="28"/>
                                                <w:szCs w:val="28"/>
                                              </w:rPr>
                                            </w:pPr>
                                            <w:r>
                                              <w:rPr>
                                                <w:sz w:val="28"/>
                                                <w:szCs w:val="28"/>
                                              </w:rPr>
                                              <w:t>53135-С-14-</w:t>
                                            </w:r>
                                            <w:r w:rsidRPr="00582BB7">
                                              <w:rPr>
                                                <w:sz w:val="28"/>
                                                <w:szCs w:val="28"/>
                                              </w:rPr>
                                              <w:t>ЛТ</w:t>
                                            </w:r>
                                          </w:p>
                                          <w:p w:rsidR="00102B94" w:rsidRDefault="00102B94" w:rsidP="00825DCE">
                                            <w:pPr>
                                              <w:pStyle w:val="a"/>
                                              <w:jc w:val="center"/>
                                              <w:rPr>
                                                <w:rFonts w:ascii="Journal" w:hAnsi="Journal"/>
                                                <w:lang w:val="ru-RU"/>
                                              </w:rPr>
                                            </w:pPr>
                                          </w:p>
                                        </w:txbxContent>
                                      </v:textbox>
                                    </v:rect>
                                    <v:group id="_x0000_s1057" style="position:absolute;left:195;top:414;width:11420;height:16200" coordorigin="195,414" coordsize="11420,16200">
                                      <v:group id="_x0000_s1058" style="position:absolute;left:1161;top:15476;width:2567;height:243" coordsize="19999,20000">
                                        <v:rect id="_x0000_s1059" style="position:absolute;width:8856;height:20000" filled="f" stroked="f" strokeweight=".25pt">
                                          <v:textbox style="mso-next-textbox:#_x0000_s1059" inset="1pt,1pt,1pt,1pt">
                                            <w:txbxContent>
                                              <w:p w:rsidR="00102B94" w:rsidRPr="00CB6E51" w:rsidRDefault="00102B94" w:rsidP="002C0C8D">
                                                <w:pPr>
                                                  <w:pStyle w:val="a"/>
                                                  <w:jc w:val="center"/>
                                                  <w:rPr>
                                                    <w:sz w:val="18"/>
                                                    <w:lang w:val="ru-RU"/>
                                                  </w:rPr>
                                                </w:pPr>
                                                <w:r>
                                                  <w:rPr>
                                                    <w:sz w:val="18"/>
                                                    <w:lang w:val="ru-RU"/>
                                                  </w:rPr>
                                                  <w:t>ГИП</w:t>
                                                </w:r>
                                              </w:p>
                                            </w:txbxContent>
                                          </v:textbox>
                                        </v:rect>
                                        <v:rect id="_x0000_s1060" style="position:absolute;left:9281;width:10718;height:20000" filled="f" stroked="f" strokeweight=".25pt">
                                          <v:textbox style="mso-next-textbox:#_x0000_s1060" inset="0,0,0,0">
                                            <w:txbxContent>
                                              <w:p w:rsidR="00102B94" w:rsidRPr="0047333A" w:rsidRDefault="00102B94" w:rsidP="00825DCE">
                                                <w:pPr>
                                                  <w:pStyle w:val="a"/>
                                                  <w:rPr>
                                                    <w:sz w:val="18"/>
                                                    <w:lang w:val="ru-RU"/>
                                                  </w:rPr>
                                                </w:pPr>
                                                <w:r>
                                                  <w:rPr>
                                                    <w:sz w:val="18"/>
                                                    <w:lang w:val="ru-RU"/>
                                                  </w:rPr>
                                                  <w:t>Каратеев С.Ф.</w:t>
                                                </w:r>
                                              </w:p>
                                            </w:txbxContent>
                                          </v:textbox>
                                        </v:rect>
                                      </v:group>
                                      <v:group id="_x0000_s1061" style="position:absolute;left:195;top:414;width:11420;height:16200" coordorigin="195,414" coordsize="11420,16200">
                                        <v:line id="_x0000_s1062" style="position:absolute" from="1166,15732" to="5339,15734" strokeweight="1pt"/>
                                        <v:line id="_x0000_s1063" style="position:absolute;flip:y" from="1166,15423" to="5339,15437" strokeweight="1pt"/>
                                        <v:group id="_x0000_s1064" style="position:absolute;left:1181;top:16051;width:2507;height:251" coordsize="19999,20000">
                                          <v:rect id="_x0000_s1065" style="position:absolute;width:8856;height:20000" filled="f" stroked="f" strokeweight=".25pt">
                                            <v:textbox style="mso-next-textbox:#_x0000_s1065" inset="1pt,1pt,1pt,1pt">
                                              <w:txbxContent>
                                                <w:p w:rsidR="00102B94" w:rsidRPr="00825DCE" w:rsidRDefault="00102B94" w:rsidP="00825DCE">
                                                  <w:pPr>
                                                    <w:pStyle w:val="a"/>
                                                    <w:rPr>
                                                      <w:i w:val="0"/>
                                                      <w:sz w:val="18"/>
                                                      <w:lang w:val="ru-RU"/>
                                                    </w:rPr>
                                                  </w:pPr>
                                                  <w:r>
                                                    <w:rPr>
                                                      <w:sz w:val="18"/>
                                                    </w:rPr>
                                                    <w:t xml:space="preserve"> </w:t>
                                                  </w:r>
                                                  <w:r>
                                                    <w:rPr>
                                                      <w:i w:val="0"/>
                                                      <w:sz w:val="18"/>
                                                      <w:lang w:val="ru-RU"/>
                                                    </w:rPr>
                                                    <w:t>Гидрогеолог</w:t>
                                                  </w:r>
                                                </w:p>
                                              </w:txbxContent>
                                            </v:textbox>
                                          </v:rect>
                                          <v:rect id="_x0000_s1066" style="position:absolute;left:9281;width:10718;height:20000" filled="f" stroked="f" strokeweight=".25pt">
                                            <v:textbox style="mso-next-textbox:#_x0000_s1066" inset="1pt,1pt,1pt,1pt">
                                              <w:txbxContent>
                                                <w:p w:rsidR="00102B94" w:rsidRPr="00825DCE" w:rsidRDefault="00102B94" w:rsidP="00825DCE">
                                                  <w:pPr>
                                                    <w:pStyle w:val="a"/>
                                                    <w:jc w:val="center"/>
                                                    <w:rPr>
                                                      <w:i w:val="0"/>
                                                      <w:sz w:val="18"/>
                                                      <w:lang w:val="ru-RU"/>
                                                    </w:rPr>
                                                  </w:pPr>
                                                  <w:r>
                                                    <w:rPr>
                                                      <w:i w:val="0"/>
                                                      <w:sz w:val="18"/>
                                                      <w:lang w:val="ru-RU"/>
                                                    </w:rPr>
                                                    <w:t>Наумов В.В.</w:t>
                                                  </w:r>
                                                </w:p>
                                              </w:txbxContent>
                                            </v:textbox>
                                          </v:rect>
                                        </v:group>
                                        <v:group id="_x0000_s1067" style="position:absolute;left:195;top:414;width:11420;height:16200" coordorigin="195,414" coordsize="11420,16200">
                                          <v:line id="_x0000_s1068" style="position:absolute" from="1166,14558" to="5339,14558" strokeweight="1pt"/>
                                          <v:group id="_x0000_s1069" style="position:absolute;left:195;top:414;width:11420;height:16200" coordorigin="195,414" coordsize="11420,16200">
                                            <v:rect id="_x0000_s1070" style="position:absolute;left:3763;top:14886;width:801;height:250" filled="f" stroked="f" strokeweight=".25pt">
                                              <v:textbox style="mso-next-textbox:#_x0000_s1070" inset="1pt,1pt,1pt,1pt">
                                                <w:txbxContent>
                                                  <w:p w:rsidR="00102B94" w:rsidRDefault="00102B94" w:rsidP="00825DCE">
                                                    <w:pPr>
                                                      <w:pStyle w:val="a"/>
                                                      <w:jc w:val="center"/>
                                                      <w:rPr>
                                                        <w:sz w:val="18"/>
                                                      </w:rPr>
                                                    </w:pPr>
                                                    <w:r>
                                                      <w:rPr>
                                                        <w:sz w:val="18"/>
                                                      </w:rPr>
                                                      <w:t>Подпись</w:t>
                                                    </w:r>
                                                  </w:p>
                                                </w:txbxContent>
                                              </v:textbox>
                                            </v:rect>
                                            <v:group id="_x0000_s1071" style="position:absolute;left:195;top:414;width:11420;height:16200" coordorigin="195,414" coordsize="11420,16200">
                                              <v:rect id="_x0000_s1072" style="position:absolute;left:2421;top:14907;width:531;height:267" filled="f" stroked="f" strokeweight=".25pt">
                                                <v:textbox style="mso-next-textbox:#_x0000_s1072" inset="0,0,0,0">
                                                  <w:txbxContent>
                                                    <w:p w:rsidR="00102B94" w:rsidRPr="00B30BCE" w:rsidRDefault="00102B94" w:rsidP="00825DCE">
                                                      <w:r w:rsidRPr="00825DCE">
                                                        <w:rPr>
                                                          <w:rFonts w:ascii="ISOCPEUR" w:hAnsi="ISOCPEUR"/>
                                                          <w:sz w:val="20"/>
                                                          <w:szCs w:val="20"/>
                                                        </w:rPr>
                                                        <w:t>Лист</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6.25pt;height:2.25pt">
                                                            <v:imagedata r:id="rId9" o:title=""/>
                                                          </v:shape>
                                                        </w:pict>
                                                      </w:r>
                                                    </w:p>
                                                  </w:txbxContent>
                                                </v:textbox>
                                              </v:rect>
                                              <v:group id="_x0000_s1073" style="position:absolute;left:195;top:414;width:11420;height:16200" coordorigin="195,414" coordsize="11420,16200">
                                                <v:rect id="_x0000_s1074" style="position:absolute;left:1190;top:14886;width:460;height:250" filled="f" stroked="f" strokeweight=".25pt">
                                                  <v:textbox style="mso-next-textbox:#_x0000_s1074" inset="1pt,1pt,1pt,1pt">
                                                    <w:txbxContent>
                                                      <w:p w:rsidR="00102B94" w:rsidRDefault="00102B94" w:rsidP="00825DCE">
                                                        <w:pPr>
                                                          <w:pStyle w:val="a"/>
                                                          <w:jc w:val="center"/>
                                                          <w:rPr>
                                                            <w:sz w:val="18"/>
                                                          </w:rPr>
                                                        </w:pPr>
                                                        <w:r>
                                                          <w:rPr>
                                                            <w:sz w:val="18"/>
                                                          </w:rPr>
                                                          <w:t>Изм.</w:t>
                                                        </w:r>
                                                      </w:p>
                                                    </w:txbxContent>
                                                  </v:textbox>
                                                </v:rect>
                                                <v:group id="_x0000_s1075" style="position:absolute;left:195;top:414;width:11420;height:16200" coordorigin="195,414" coordsize="11420,16200">
                                                  <v:line id="_x0000_s1076" style="position:absolute" from="3728,14290" to="3729,16614" strokeweight="2pt"/>
                                                  <v:line id="_x0000_s1077" style="position:absolute" from="1635,14274" to="1635,15182" strokeweight="2pt"/>
                                                  <v:line id="_x0000_s1078" style="position:absolute" from="1190,15177" to="11615,15178" strokeweight="2pt"/>
                                                  <v:line id="_x0000_s1079" style="position:absolute" from="2347,14281" to="2348,16605" strokeweight="2pt"/>
                                                  <v:line id="_x0000_s1080" style="position:absolute" from="4705,14274" to="4705,16614" strokeweight="2pt"/>
                                                  <v:line id="_x0000_s1081" style="position:absolute" from="5316,14271" to="5316,16594" strokeweight="2pt"/>
                                                  <v:group id="_x0000_s1082" style="position:absolute;left:195;top:414;width:11408;height:16200" coordorigin="195,414" coordsize="11408,16212">
                                                    <v:rect id="_x0000_s1083" style="position:absolute;left:1161;top:414;width:10442;height:16200" filled="f" strokeweight="2pt"/>
                                                    <v:group id="_x0000_s1084" style="position:absolute;left:1166;top:14265;width:10426;height:947" coordorigin="1166,14265" coordsize="10426,947">
                                                      <v:group id="_x0000_s1085" style="position:absolute;left:1166;top:14265;width:10426;height:947" coordorigin="1166,14265" coordsize="10426,947">
                                                        <v:rect id="_x0000_s1086" style="position:absolute;left:2995;top:14923;width:693;height:213" filled="f" stroked="f" strokeweight=".25pt">
                                                          <v:textbox style="mso-next-textbox:#_x0000_s1086" inset="0,0,0,0">
                                                            <w:txbxContent>
                                                              <w:p w:rsidR="00102B94" w:rsidRPr="0047333A" w:rsidRDefault="00102B94" w:rsidP="00825DCE">
                                                                <w:pPr>
                                                                  <w:pStyle w:val="a"/>
                                                                  <w:rPr>
                                                                    <w:sz w:val="18"/>
                                                                    <w:lang w:val="ru-RU"/>
                                                                  </w:rPr>
                                                                </w:pPr>
                                                                <w:r>
                                                                  <w:rPr>
                                                                    <w:sz w:val="18"/>
                                                                  </w:rPr>
                                                                  <w:t>№</w:t>
                                                                </w:r>
                                                                <w:r>
                                                                  <w:rPr>
                                                                    <w:sz w:val="18"/>
                                                                    <w:lang w:val="ru-RU"/>
                                                                  </w:rPr>
                                                                  <w:t xml:space="preserve"> д</w:t>
                                                                </w:r>
                                                                <w:r>
                                                                  <w:rPr>
                                                                    <w:sz w:val="18"/>
                                                                  </w:rPr>
                                                                  <w:t>ок</w:t>
                                                                </w:r>
                                                              </w:p>
                                                            </w:txbxContent>
                                                          </v:textbox>
                                                        </v:rect>
                                                        <v:group id="_x0000_s1087" style="position:absolute;left:1166;top:14265;width:10426;height:947" coordorigin="1166,14265" coordsize="10426,947">
                                                          <v:group id="_x0000_s1088" style="position:absolute;left:1166;top:14265;width:10426;height:947" coordorigin="1611,14146" coordsize="9866,914">
                                                            <v:line id="_x0000_s1089" style="position:absolute" from="3301,14146" to="3301,15060" strokeweight="2pt"/>
                                                            <v:line id="_x0000_s1090" style="position:absolute" from="1611,14146" to="11477,14147" strokeweight="2pt"/>
                                                          </v:group>
                                                          <v:rect id="_x0000_s1091" style="position:absolute;left:4609;top:14916;width:730;height:250" filled="f" stroked="f" strokeweight=".25pt">
                                                            <v:textbox style="mso-next-textbox:#_x0000_s1091" inset="0,0,0,0">
                                                              <w:txbxContent>
                                                                <w:p w:rsidR="00102B94" w:rsidRPr="0047333A" w:rsidRDefault="00102B94" w:rsidP="00825DCE">
                                                                  <w:pPr>
                                                                    <w:pStyle w:val="a"/>
                                                                    <w:jc w:val="center"/>
                                                                    <w:rPr>
                                                                      <w:sz w:val="18"/>
                                                                      <w:lang w:val="ru-RU"/>
                                                                    </w:rPr>
                                                                  </w:pPr>
                                                                  <w:r>
                                                                    <w:rPr>
                                                                      <w:sz w:val="18"/>
                                                                    </w:rPr>
                                                                    <w:t>Дат</w:t>
                                                                  </w:r>
                                                                  <w:r>
                                                                    <w:rPr>
                                                                      <w:sz w:val="18"/>
                                                                      <w:lang w:val="ru-RU"/>
                                                                    </w:rPr>
                                                                    <w:t>а</w:t>
                                                                  </w:r>
                                                                </w:p>
                                                              </w:txbxContent>
                                                            </v:textbox>
                                                          </v:rect>
                                                        </v:group>
                                                      </v:group>
                                                      <v:rect id="_x0000_s1092" style="position:absolute;left:1641;top:14889;width:720;height:284" filled="f" stroked="f" strokeweight=".25pt">
                                                        <v:textbox style="mso-next-textbox:#_x0000_s1092" inset="0,0,0,0">
                                                          <w:txbxContent>
                                                            <w:p w:rsidR="00102B94" w:rsidRPr="00825DCE" w:rsidRDefault="00102B94" w:rsidP="00825DCE">
                                                              <w:pPr>
                                                                <w:jc w:val="center"/>
                                                                <w:rPr>
                                                                  <w:rFonts w:ascii="ISOCPEUR" w:hAnsi="ISOCPEUR"/>
                                                                </w:rPr>
                                                              </w:pPr>
                                                              <w:r w:rsidRPr="00825DCE">
                                                                <w:rPr>
                                                                  <w:rFonts w:ascii="ISOCPEUR" w:hAnsi="ISOCPEUR"/>
                                                                  <w:sz w:val="20"/>
                                                                  <w:szCs w:val="20"/>
                                                                </w:rPr>
                                                                <w:t>Кол.уч</w:t>
                                                              </w:r>
                                                              <w:r w:rsidRPr="00A25FCB">
                                                                <w:rPr>
                                                                  <w:rFonts w:ascii="ISOCPEUR" w:hAnsi="ISOCPEUR"/>
                                                                </w:rPr>
                                                                <w:pict>
                                                                  <v:shape id="_x0000_i1028" type="#_x0000_t75" style="width:26.25pt;height:2.25pt">
                                                                    <v:imagedata r:id="rId9" o:title=""/>
                                                                  </v:shape>
                                                                </w:pict>
                                                              </w:r>
                                                            </w:p>
                                                          </w:txbxContent>
                                                        </v:textbox>
                                                      </v:rect>
                                                    </v:group>
                                                    <v:group id="_x0000_s1093" style="position:absolute;left:584;top:11855;width:572;height:4771" coordorigin="662,11675" coordsize="737,4773">
                                                      <v:rect id="_x0000_s1094" style="position:absolute;left:662;top:11675;width:737;height:4773" filled="f" strokeweight="2pt"/>
                                                      <v:line id="_x0000_s1095" style="position:absolute" from="1002,11675" to="1002,16448" strokeweight="2pt"/>
                                                      <v:line id="_x0000_s1096" style="position:absolute" from="662,11675" to="1399,11675" strokeweight="2pt"/>
                                                      <v:line id="_x0000_s1097" style="position:absolute" from="662,13092" to="1399,13092" strokeweight="2pt"/>
                                                      <v:line id="_x0000_s1098" style="position:absolute" from="662,15077" to="1399,15077" strokeweight="2pt"/>
                                                      <v:shapetype id="_x0000_t202" coordsize="21600,21600" o:spt="202" path="m,l,21600r21600,l21600,xe">
                                                        <v:stroke joinstyle="miter"/>
                                                        <v:path gradientshapeok="t" o:connecttype="rect"/>
                                                      </v:shapetype>
                                                      <v:shape id="_x0000_s1099" type="#_x0000_t202" style="position:absolute;left:713;top:11727;width:252;height:1316" filled="f" stroked="f">
                                                        <v:textbox style="mso-next-textbox:#_x0000_s109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825DCE"/>
                                                          </w:txbxContent>
                                                        </v:textbox>
                                                      </v:shape>
                                                      <v:shape id="_x0000_s1100" type="#_x0000_t202" style="position:absolute;left:713;top:13127;width:252;height:1904" filled="f" stroked="f">
                                                        <v:textbox style="mso-next-textbox:#_x0000_s1100"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825DCE"/>
                                                          </w:txbxContent>
                                                        </v:textbox>
                                                      </v:shape>
                                                      <v:shape id="_x0000_s1101" type="#_x0000_t202" style="position:absolute;left:713;top:15115;width:252;height:1316" filled="f" stroked="f">
                                                        <v:textbox style="mso-next-textbox:#_x0000_s1101"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825DCE"/>
                                                          </w:txbxContent>
                                                        </v:textbox>
                                                      </v:shape>
                                                      <v:shape id="_x0000_s1102" type="#_x0000_t202" style="position:absolute;left:1077;top:11727;width:252;height:1316" filled="f" stroked="f">
                                                        <v:textbox style="mso-next-textbox:#_x0000_s1102"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825DCE"/>
                                                          </w:txbxContent>
                                                        </v:textbox>
                                                      </v:shape>
                                                      <v:shape id="_x0000_s1103" type="#_x0000_t202" style="position:absolute;left:1077;top:15115;width:252;height:1316" filled="f" stroked="f">
                                                        <v:textbox style="mso-next-textbox:#_x0000_s1103"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7"/>
                                                              </w:tblGrid>
                                                              <w:tr w:rsidR="00102B94" w:rsidTr="00CB2AF8">
                                                                <w:trPr>
                                                                  <w:cantSplit/>
                                                                  <w:trHeight w:hRule="exact" w:val="1453"/>
                                                                  <w:jc w:val="center"/>
                                                                </w:trPr>
                                                                <w:tc>
                                                                  <w:tcPr>
                                                                    <w:tcW w:w="307"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825DCE"/>
                                                          </w:txbxContent>
                                                        </v:textbox>
                                                      </v:shape>
                                                    </v:group>
                                                    <v:group id="_x0000_s1104" style="position:absolute;left:195;top:8612;width:963;height:3247" coordorigin="413,8430" coordsize="1242,3249">
                                                      <v:shape id="_x0000_s1105" type="#_x0000_t202" style="position:absolute;left:413;top:8974;width:285;height:2705" stroked="f" strokeweight="1.75pt">
                                                        <v:textbox style="layout-flow:vertical;mso-layout-flow-alt:bottom-to-top;mso-next-textbox:#_x0000_s1105" inset="0,0,0,0">
                                                          <w:txbxContent>
                                                            <w:p w:rsidR="00102B94" w:rsidRPr="00FD4AAA" w:rsidRDefault="00102B94" w:rsidP="00825DCE">
                                                              <w:r>
                                                                <w:rPr>
                                                                  <w:sz w:val="20"/>
                                                                  <w:szCs w:val="28"/>
                                                                </w:rPr>
                                                                <w:t xml:space="preserve">                 </w:t>
                                                              </w:r>
                                                              <w:r w:rsidRPr="00FD4AAA">
                                                                <w:t xml:space="preserve"> Согласовано</w:t>
                                                              </w:r>
                                                            </w:p>
                                                          </w:txbxContent>
                                                        </v:textbox>
                                                      </v:shape>
                                                      <v:group id="_x0000_s1106" style="position:absolute;left:698;top:8430;width:957;height:3249" coordorigin="698,8430" coordsize="957,3249">
                                                        <v:group id="_x0000_s1107" style="position:absolute;left:752;top:8430;width:613;height:3249" coordorigin="752,8430" coordsize="613,3249">
                                                          <v:line id="_x0000_s1108" style="position:absolute" from="1365,8434" to="1365,11679" strokeweight="1.5pt"/>
                                                          <v:line id="_x0000_s1109" style="position:absolute" from="1050,8430" to="1050,11675" strokeweight="1.5pt"/>
                                                          <v:line id="_x0000_s1110" style="position:absolute" from="752,8433" to="752,11679" strokeweight="1.5pt"/>
                                                        </v:group>
                                                        <v:line id="_x0000_s1111" style="position:absolute" from="725,9555" to="1655,9555" strokeweight="1.5pt"/>
                                                        <v:line id="_x0000_s1112" style="position:absolute" from="698,10650" to="1628,10650" strokeweight="1.5pt"/>
                                                      </v:group>
                                                    </v:group>
                                                  </v:group>
                                                </v:group>
                                              </v:group>
                                            </v:group>
                                          </v:group>
                                        </v:group>
                                      </v:group>
                                    </v:group>
                                  </v:group>
                                </v:group>
                              </v:group>
                            </v:group>
                          </v:group>
                          <v:rect id="_x0000_s1113" style="position:absolute;left:8571;top:15474;width:900;height:180" filled="f" stroked="f" strokeweight=".25pt">
                            <v:textbox style="mso-next-textbox:#_x0000_s1113" inset="1pt,1pt,1pt,1pt">
                              <w:txbxContent>
                                <w:p w:rsidR="00102B94" w:rsidRPr="00A96BAF" w:rsidRDefault="00102B94" w:rsidP="00825DCE">
                                  <w:pPr>
                                    <w:pStyle w:val="a"/>
                                    <w:jc w:val="center"/>
                                    <w:rPr>
                                      <w:sz w:val="18"/>
                                      <w:lang w:val="ru-RU"/>
                                    </w:rPr>
                                  </w:pPr>
                                  <w:r>
                                    <w:rPr>
                                      <w:sz w:val="18"/>
                                      <w:lang w:val="ru-RU"/>
                                    </w:rPr>
                                    <w:t>П</w:t>
                                  </w:r>
                                </w:p>
                              </w:txbxContent>
                            </v:textbox>
                          </v:rect>
                        </v:group>
                      </v:group>
                    </v:group>
                  </v:group>
                </v:group>
              </v:group>
            </v:group>
          </v:group>
        </w:pict>
      </w:r>
      <w:r w:rsidRPr="00BC1027">
        <w:rPr>
          <w:b/>
        </w:rPr>
        <w:t>СОДЕРЖАНИЕ.</w:t>
      </w:r>
    </w:p>
    <w:p w:rsidR="00102B94" w:rsidRPr="00BC1027" w:rsidRDefault="00102B94" w:rsidP="00A81FF3">
      <w:pPr>
        <w:rPr>
          <w:sz w:val="28"/>
          <w:szCs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60"/>
        <w:gridCol w:w="4728"/>
        <w:gridCol w:w="2340"/>
      </w:tblGrid>
      <w:tr w:rsidR="00102B94" w:rsidRPr="005C27FF" w:rsidTr="003419FA">
        <w:tc>
          <w:tcPr>
            <w:tcW w:w="2760" w:type="dxa"/>
          </w:tcPr>
          <w:p w:rsidR="00102B94" w:rsidRPr="007E6366" w:rsidRDefault="00102B94" w:rsidP="00FC7782">
            <w:pPr>
              <w:jc w:val="center"/>
              <w:rPr>
                <w:b/>
                <w:sz w:val="28"/>
                <w:szCs w:val="28"/>
              </w:rPr>
            </w:pPr>
            <w:r w:rsidRPr="007E6366">
              <w:rPr>
                <w:b/>
                <w:sz w:val="28"/>
                <w:szCs w:val="28"/>
              </w:rPr>
              <w:t>Обозначение</w:t>
            </w:r>
          </w:p>
        </w:tc>
        <w:tc>
          <w:tcPr>
            <w:tcW w:w="4728" w:type="dxa"/>
          </w:tcPr>
          <w:p w:rsidR="00102B94" w:rsidRPr="007E6366" w:rsidRDefault="00102B94" w:rsidP="00FC7782">
            <w:pPr>
              <w:jc w:val="center"/>
              <w:rPr>
                <w:b/>
                <w:sz w:val="28"/>
                <w:szCs w:val="28"/>
              </w:rPr>
            </w:pPr>
            <w:r w:rsidRPr="007E6366">
              <w:rPr>
                <w:b/>
                <w:sz w:val="28"/>
                <w:szCs w:val="28"/>
              </w:rPr>
              <w:t>Наименование</w:t>
            </w:r>
          </w:p>
        </w:tc>
        <w:tc>
          <w:tcPr>
            <w:tcW w:w="2340" w:type="dxa"/>
          </w:tcPr>
          <w:p w:rsidR="00102B94" w:rsidRPr="007E6366" w:rsidRDefault="00102B94" w:rsidP="00FC7782">
            <w:pPr>
              <w:jc w:val="center"/>
              <w:rPr>
                <w:b/>
                <w:sz w:val="28"/>
                <w:szCs w:val="28"/>
              </w:rPr>
            </w:pPr>
            <w:r w:rsidRPr="007E6366">
              <w:rPr>
                <w:b/>
                <w:sz w:val="28"/>
                <w:szCs w:val="28"/>
              </w:rPr>
              <w:t>Примечание</w:t>
            </w:r>
          </w:p>
        </w:tc>
      </w:tr>
      <w:tr w:rsidR="00102B94" w:rsidRPr="005C27FF" w:rsidTr="003419FA">
        <w:trPr>
          <w:trHeight w:val="232"/>
        </w:trPr>
        <w:tc>
          <w:tcPr>
            <w:tcW w:w="2760" w:type="dxa"/>
            <w:vAlign w:val="center"/>
          </w:tcPr>
          <w:p w:rsidR="00102B94" w:rsidRPr="00D066C0" w:rsidRDefault="00102B94" w:rsidP="00D066C0">
            <w:pPr>
              <w:pStyle w:val="a"/>
              <w:jc w:val="center"/>
              <w:rPr>
                <w:rFonts w:ascii="Times New Roman" w:hAnsi="Times New Roman"/>
                <w:b/>
                <w:i w:val="0"/>
                <w:szCs w:val="28"/>
                <w:lang w:val="ru-RU"/>
              </w:rPr>
            </w:pPr>
            <w:r w:rsidRPr="00D066C0">
              <w:rPr>
                <w:rFonts w:ascii="Times New Roman" w:hAnsi="Times New Roman"/>
                <w:i w:val="0"/>
              </w:rPr>
              <w:t>98-12/13-ЛТ-С</w:t>
            </w:r>
          </w:p>
        </w:tc>
        <w:tc>
          <w:tcPr>
            <w:tcW w:w="4728" w:type="dxa"/>
          </w:tcPr>
          <w:p w:rsidR="00102B94" w:rsidRPr="007E6366" w:rsidRDefault="00102B94" w:rsidP="00FC7782">
            <w:pPr>
              <w:rPr>
                <w:sz w:val="28"/>
                <w:szCs w:val="28"/>
              </w:rPr>
            </w:pPr>
            <w:r w:rsidRPr="007E6366">
              <w:rPr>
                <w:sz w:val="28"/>
                <w:szCs w:val="28"/>
              </w:rPr>
              <w:t>Содержание</w:t>
            </w:r>
          </w:p>
        </w:tc>
        <w:tc>
          <w:tcPr>
            <w:tcW w:w="2340" w:type="dxa"/>
            <w:vAlign w:val="center"/>
          </w:tcPr>
          <w:p w:rsidR="00102B94" w:rsidRPr="003B6DF1" w:rsidRDefault="00102B94" w:rsidP="00FC7782">
            <w:pPr>
              <w:jc w:val="center"/>
            </w:pPr>
            <w:r w:rsidRPr="003B6DF1">
              <w:t>3</w:t>
            </w:r>
          </w:p>
        </w:tc>
      </w:tr>
      <w:tr w:rsidR="00102B94" w:rsidRPr="005C27FF" w:rsidTr="003419FA">
        <w:tc>
          <w:tcPr>
            <w:tcW w:w="2760" w:type="dxa"/>
            <w:vMerge w:val="restart"/>
            <w:vAlign w:val="center"/>
          </w:tcPr>
          <w:p w:rsidR="00102B94" w:rsidRPr="007E6366" w:rsidRDefault="00102B94" w:rsidP="00FC7782">
            <w:pPr>
              <w:pStyle w:val="a"/>
              <w:jc w:val="center"/>
              <w:rPr>
                <w:rFonts w:ascii="Times New Roman" w:hAnsi="Times New Roman"/>
                <w:i w:val="0"/>
                <w:szCs w:val="28"/>
                <w:lang w:val="ru-RU"/>
              </w:rPr>
            </w:pPr>
            <w:r w:rsidRPr="00D066C0">
              <w:rPr>
                <w:rFonts w:ascii="Times New Roman" w:hAnsi="Times New Roman"/>
                <w:i w:val="0"/>
              </w:rPr>
              <w:t>98-12/13-ЛТ-</w:t>
            </w:r>
            <w:r w:rsidRPr="007E6366">
              <w:rPr>
                <w:rFonts w:ascii="Times New Roman" w:hAnsi="Times New Roman"/>
                <w:i w:val="0"/>
                <w:szCs w:val="28"/>
                <w:lang w:val="ru-RU"/>
              </w:rPr>
              <w:t>ПЗ</w:t>
            </w:r>
          </w:p>
          <w:p w:rsidR="00102B94" w:rsidRPr="007E6366" w:rsidRDefault="00102B94" w:rsidP="00FC7782">
            <w:pPr>
              <w:jc w:val="center"/>
              <w:rPr>
                <w:sz w:val="28"/>
                <w:szCs w:val="28"/>
              </w:rPr>
            </w:pPr>
          </w:p>
        </w:tc>
        <w:tc>
          <w:tcPr>
            <w:tcW w:w="4728" w:type="dxa"/>
          </w:tcPr>
          <w:p w:rsidR="00102B94" w:rsidRPr="00187E83" w:rsidRDefault="00102B94" w:rsidP="00FC7782">
            <w:r w:rsidRPr="005C27FF">
              <w:rPr>
                <w:sz w:val="28"/>
                <w:szCs w:val="28"/>
              </w:rPr>
              <w:t>1.Введение</w:t>
            </w:r>
          </w:p>
        </w:tc>
        <w:tc>
          <w:tcPr>
            <w:tcW w:w="2340" w:type="dxa"/>
            <w:vAlign w:val="center"/>
          </w:tcPr>
          <w:p w:rsidR="00102B94" w:rsidRPr="00740CCB" w:rsidRDefault="00102B94" w:rsidP="00FC7782">
            <w:pPr>
              <w:jc w:val="center"/>
            </w:pPr>
            <w:r>
              <w:t>4</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187E83" w:rsidRDefault="00102B94" w:rsidP="00FC7782">
            <w:r w:rsidRPr="005C27FF">
              <w:rPr>
                <w:sz w:val="28"/>
                <w:szCs w:val="28"/>
              </w:rPr>
              <w:t>2.Ликвидационный тампонаж</w:t>
            </w:r>
            <w:r>
              <w:rPr>
                <w:sz w:val="28"/>
                <w:szCs w:val="28"/>
              </w:rPr>
              <w:t xml:space="preserve"> скважины</w:t>
            </w:r>
          </w:p>
        </w:tc>
        <w:tc>
          <w:tcPr>
            <w:tcW w:w="2340" w:type="dxa"/>
            <w:vAlign w:val="center"/>
          </w:tcPr>
          <w:p w:rsidR="00102B94" w:rsidRPr="00740CCB" w:rsidRDefault="00102B94" w:rsidP="00FC7782">
            <w:pPr>
              <w:jc w:val="center"/>
            </w:pPr>
            <w:r>
              <w:t>7</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FC7782">
            <w:pPr>
              <w:rPr>
                <w:b/>
              </w:rPr>
            </w:pPr>
            <w:r w:rsidRPr="005C27FF">
              <w:rPr>
                <w:sz w:val="28"/>
                <w:szCs w:val="28"/>
              </w:rPr>
              <w:t>2.1. Исходные  проектные данные</w:t>
            </w:r>
          </w:p>
        </w:tc>
        <w:tc>
          <w:tcPr>
            <w:tcW w:w="2340" w:type="dxa"/>
            <w:vAlign w:val="center"/>
          </w:tcPr>
          <w:p w:rsidR="00102B94" w:rsidRPr="00740CCB" w:rsidRDefault="00102B94" w:rsidP="00FC7782">
            <w:pPr>
              <w:jc w:val="center"/>
            </w:pPr>
            <w:r>
              <w:t>7</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FC7782">
            <w:pPr>
              <w:rPr>
                <w:b/>
              </w:rPr>
            </w:pPr>
            <w:r w:rsidRPr="005C27FF">
              <w:rPr>
                <w:sz w:val="28"/>
                <w:szCs w:val="28"/>
              </w:rPr>
              <w:t>2.2 Технология производства работ</w:t>
            </w:r>
          </w:p>
        </w:tc>
        <w:tc>
          <w:tcPr>
            <w:tcW w:w="2340" w:type="dxa"/>
            <w:vAlign w:val="center"/>
          </w:tcPr>
          <w:p w:rsidR="00102B94" w:rsidRPr="00740CCB" w:rsidRDefault="00102B94" w:rsidP="00FC7782">
            <w:pPr>
              <w:jc w:val="center"/>
            </w:pPr>
            <w:r>
              <w:t>7</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FC7782">
            <w:pPr>
              <w:rPr>
                <w:b/>
              </w:rPr>
            </w:pPr>
            <w:r w:rsidRPr="005C27FF">
              <w:rPr>
                <w:sz w:val="28"/>
                <w:szCs w:val="28"/>
              </w:rPr>
              <w:t>2.2.1.Чистка ствола скважины</w:t>
            </w:r>
          </w:p>
        </w:tc>
        <w:tc>
          <w:tcPr>
            <w:tcW w:w="2340" w:type="dxa"/>
            <w:vAlign w:val="center"/>
          </w:tcPr>
          <w:p w:rsidR="00102B94" w:rsidRPr="00740CCB" w:rsidRDefault="00102B94" w:rsidP="00FC7782">
            <w:pPr>
              <w:jc w:val="center"/>
            </w:pPr>
            <w:r>
              <w:t>7</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FC7782">
            <w:pPr>
              <w:rPr>
                <w:b/>
              </w:rPr>
            </w:pPr>
            <w:r w:rsidRPr="005C27FF">
              <w:rPr>
                <w:sz w:val="28"/>
                <w:szCs w:val="28"/>
              </w:rPr>
              <w:t>2.2.2. Дезинфекция скважины</w:t>
            </w:r>
          </w:p>
        </w:tc>
        <w:tc>
          <w:tcPr>
            <w:tcW w:w="2340" w:type="dxa"/>
            <w:vAlign w:val="center"/>
          </w:tcPr>
          <w:p w:rsidR="00102B94" w:rsidRPr="00740CCB" w:rsidRDefault="00102B94" w:rsidP="00FC7782">
            <w:pPr>
              <w:jc w:val="center"/>
            </w:pPr>
            <w:r>
              <w:t>8</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FC7782">
            <w:pPr>
              <w:rPr>
                <w:b/>
              </w:rPr>
            </w:pPr>
            <w:r w:rsidRPr="005C27FF">
              <w:rPr>
                <w:sz w:val="28"/>
                <w:szCs w:val="28"/>
              </w:rPr>
              <w:t>2.2.3. Тампонаж скважины</w:t>
            </w:r>
          </w:p>
        </w:tc>
        <w:tc>
          <w:tcPr>
            <w:tcW w:w="2340" w:type="dxa"/>
            <w:vAlign w:val="center"/>
          </w:tcPr>
          <w:p w:rsidR="00102B94" w:rsidRPr="00740CCB" w:rsidRDefault="00102B94" w:rsidP="00FC7782">
            <w:pPr>
              <w:jc w:val="center"/>
            </w:pPr>
            <w:r>
              <w:t>10</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FC7782">
            <w:pPr>
              <w:rPr>
                <w:sz w:val="28"/>
                <w:szCs w:val="28"/>
              </w:rPr>
            </w:pPr>
            <w:r w:rsidRPr="005C27FF">
              <w:rPr>
                <w:sz w:val="28"/>
                <w:szCs w:val="28"/>
              </w:rPr>
              <w:t>2.2.4. Составление акта</w:t>
            </w:r>
          </w:p>
        </w:tc>
        <w:tc>
          <w:tcPr>
            <w:tcW w:w="2340" w:type="dxa"/>
            <w:vAlign w:val="center"/>
          </w:tcPr>
          <w:p w:rsidR="00102B94" w:rsidRPr="00740CCB" w:rsidRDefault="00102B94" w:rsidP="00FC7782">
            <w:pPr>
              <w:jc w:val="center"/>
            </w:pPr>
            <w:r>
              <w:t>12</w:t>
            </w:r>
          </w:p>
        </w:tc>
      </w:tr>
      <w:tr w:rsidR="00102B94" w:rsidRPr="005C27FF" w:rsidTr="003419FA">
        <w:tc>
          <w:tcPr>
            <w:tcW w:w="2760" w:type="dxa"/>
            <w:vMerge/>
          </w:tcPr>
          <w:p w:rsidR="00102B94" w:rsidRPr="005C27FF" w:rsidRDefault="00102B94" w:rsidP="00FC7782">
            <w:pPr>
              <w:jc w:val="center"/>
              <w:rPr>
                <w:b/>
              </w:rPr>
            </w:pPr>
          </w:p>
        </w:tc>
        <w:tc>
          <w:tcPr>
            <w:tcW w:w="4728" w:type="dxa"/>
          </w:tcPr>
          <w:p w:rsidR="00102B94" w:rsidRPr="005C27FF" w:rsidRDefault="00102B94" w:rsidP="00D35D3F">
            <w:pPr>
              <w:rPr>
                <w:sz w:val="28"/>
                <w:szCs w:val="28"/>
              </w:rPr>
            </w:pPr>
            <w:r>
              <w:rPr>
                <w:sz w:val="28"/>
                <w:szCs w:val="28"/>
              </w:rPr>
              <w:t xml:space="preserve">2.2.5. Схема ликвидационного тампонажа эксплуатационной  скважины </w:t>
            </w:r>
          </w:p>
        </w:tc>
        <w:tc>
          <w:tcPr>
            <w:tcW w:w="2340" w:type="dxa"/>
            <w:vAlign w:val="center"/>
          </w:tcPr>
          <w:p w:rsidR="00102B94" w:rsidRPr="00740CCB" w:rsidRDefault="00102B94" w:rsidP="00FC7782">
            <w:pPr>
              <w:jc w:val="center"/>
            </w:pPr>
            <w:r>
              <w:t>13</w:t>
            </w:r>
          </w:p>
        </w:tc>
      </w:tr>
      <w:tr w:rsidR="00102B94" w:rsidRPr="005C27FF" w:rsidTr="003419FA">
        <w:tc>
          <w:tcPr>
            <w:tcW w:w="2760" w:type="dxa"/>
          </w:tcPr>
          <w:p w:rsidR="00102B94" w:rsidRPr="005C27FF" w:rsidRDefault="00102B94" w:rsidP="00FC7782">
            <w:pPr>
              <w:jc w:val="center"/>
              <w:rPr>
                <w:b/>
              </w:rPr>
            </w:pPr>
          </w:p>
        </w:tc>
        <w:tc>
          <w:tcPr>
            <w:tcW w:w="4728" w:type="dxa"/>
            <w:vAlign w:val="center"/>
          </w:tcPr>
          <w:p w:rsidR="00102B94" w:rsidRPr="005C27FF" w:rsidRDefault="00102B94" w:rsidP="00FC7782">
            <w:pPr>
              <w:jc w:val="center"/>
              <w:rPr>
                <w:b/>
                <w:sz w:val="28"/>
                <w:szCs w:val="28"/>
              </w:rPr>
            </w:pPr>
            <w:r w:rsidRPr="005C27FF">
              <w:rPr>
                <w:b/>
                <w:sz w:val="28"/>
                <w:szCs w:val="28"/>
              </w:rPr>
              <w:t>Приложения:</w:t>
            </w:r>
          </w:p>
        </w:tc>
        <w:tc>
          <w:tcPr>
            <w:tcW w:w="2340" w:type="dxa"/>
            <w:vAlign w:val="center"/>
          </w:tcPr>
          <w:p w:rsidR="00102B94" w:rsidRPr="00740CCB" w:rsidRDefault="00102B94" w:rsidP="00FC7782">
            <w:pPr>
              <w:jc w:val="center"/>
            </w:pPr>
          </w:p>
        </w:tc>
      </w:tr>
      <w:tr w:rsidR="00102B94" w:rsidRPr="005C27FF" w:rsidTr="003419FA">
        <w:tc>
          <w:tcPr>
            <w:tcW w:w="2760" w:type="dxa"/>
          </w:tcPr>
          <w:p w:rsidR="00102B94" w:rsidRPr="00DD3CA0" w:rsidRDefault="00102B94" w:rsidP="00FC7782">
            <w:pPr>
              <w:jc w:val="center"/>
              <w:rPr>
                <w:b/>
                <w:sz w:val="28"/>
                <w:szCs w:val="28"/>
              </w:rPr>
            </w:pPr>
            <w:r w:rsidRPr="00DD3CA0">
              <w:rPr>
                <w:sz w:val="28"/>
                <w:szCs w:val="28"/>
              </w:rPr>
              <w:t>№ 98 от 26.12.2013г</w:t>
            </w:r>
            <w:r w:rsidRPr="00DD3CA0">
              <w:rPr>
                <w:b/>
                <w:sz w:val="28"/>
                <w:szCs w:val="28"/>
              </w:rPr>
              <w:t>.</w:t>
            </w:r>
          </w:p>
        </w:tc>
        <w:tc>
          <w:tcPr>
            <w:tcW w:w="4728" w:type="dxa"/>
          </w:tcPr>
          <w:p w:rsidR="00102B94" w:rsidRPr="005C27FF" w:rsidRDefault="00102B94" w:rsidP="00FC7782">
            <w:pPr>
              <w:rPr>
                <w:sz w:val="28"/>
                <w:szCs w:val="28"/>
              </w:rPr>
            </w:pPr>
            <w:r>
              <w:rPr>
                <w:sz w:val="28"/>
                <w:szCs w:val="28"/>
              </w:rPr>
              <w:t>1.</w:t>
            </w:r>
            <w:r w:rsidRPr="00292760">
              <w:rPr>
                <w:sz w:val="28"/>
                <w:szCs w:val="28"/>
              </w:rPr>
              <w:t xml:space="preserve"> Договор подряда на выполнение проектных работ</w:t>
            </w:r>
            <w:r>
              <w:rPr>
                <w:sz w:val="28"/>
                <w:szCs w:val="28"/>
              </w:rPr>
              <w:t xml:space="preserve"> </w:t>
            </w:r>
          </w:p>
        </w:tc>
        <w:tc>
          <w:tcPr>
            <w:tcW w:w="2340" w:type="dxa"/>
            <w:vAlign w:val="center"/>
          </w:tcPr>
          <w:p w:rsidR="00102B94" w:rsidRPr="00740CCB" w:rsidRDefault="00102B94" w:rsidP="00FC7782">
            <w:pPr>
              <w:jc w:val="center"/>
            </w:pPr>
            <w:r>
              <w:t>14</w:t>
            </w:r>
          </w:p>
        </w:tc>
      </w:tr>
      <w:tr w:rsidR="00102B94" w:rsidRPr="005C27FF" w:rsidTr="003419FA">
        <w:tc>
          <w:tcPr>
            <w:tcW w:w="2760" w:type="dxa"/>
          </w:tcPr>
          <w:p w:rsidR="00102B94" w:rsidRPr="005C27FF" w:rsidRDefault="00102B94" w:rsidP="00FC7782">
            <w:pPr>
              <w:jc w:val="center"/>
              <w:rPr>
                <w:b/>
              </w:rPr>
            </w:pPr>
          </w:p>
        </w:tc>
        <w:tc>
          <w:tcPr>
            <w:tcW w:w="4728" w:type="dxa"/>
          </w:tcPr>
          <w:p w:rsidR="00102B94" w:rsidRPr="005C27FF" w:rsidRDefault="00102B94" w:rsidP="00FC7782">
            <w:pPr>
              <w:rPr>
                <w:sz w:val="28"/>
                <w:szCs w:val="28"/>
              </w:rPr>
            </w:pPr>
            <w:r>
              <w:rPr>
                <w:sz w:val="28"/>
                <w:szCs w:val="28"/>
              </w:rPr>
              <w:t>2.</w:t>
            </w:r>
            <w:r w:rsidRPr="00292760">
              <w:rPr>
                <w:sz w:val="28"/>
                <w:szCs w:val="28"/>
              </w:rPr>
              <w:t xml:space="preserve"> Смета на производство ликвидационного тампонажа</w:t>
            </w:r>
            <w:r w:rsidRPr="005C27FF">
              <w:rPr>
                <w:sz w:val="28"/>
                <w:szCs w:val="28"/>
              </w:rPr>
              <w:tab/>
            </w:r>
          </w:p>
        </w:tc>
        <w:tc>
          <w:tcPr>
            <w:tcW w:w="2340" w:type="dxa"/>
            <w:vAlign w:val="center"/>
          </w:tcPr>
          <w:p w:rsidR="00102B94" w:rsidRPr="00740CCB" w:rsidRDefault="00102B94" w:rsidP="00FC7782">
            <w:pPr>
              <w:jc w:val="center"/>
            </w:pPr>
            <w:r>
              <w:t>16</w:t>
            </w:r>
          </w:p>
        </w:tc>
      </w:tr>
    </w:tbl>
    <w:p w:rsidR="00102B94" w:rsidRDefault="00102B94" w:rsidP="00515C80">
      <w:pPr>
        <w:jc w:val="both"/>
        <w:rPr>
          <w:sz w:val="28"/>
          <w:szCs w:val="28"/>
        </w:rPr>
      </w:pPr>
    </w:p>
    <w:p w:rsidR="00102B94" w:rsidRDefault="00102B94" w:rsidP="00515C80">
      <w:pPr>
        <w:jc w:val="both"/>
        <w:rPr>
          <w:sz w:val="28"/>
          <w:szCs w:val="28"/>
        </w:rPr>
      </w:pPr>
    </w:p>
    <w:p w:rsidR="00102B94" w:rsidRDefault="00102B94" w:rsidP="00515C80">
      <w:pPr>
        <w:jc w:val="both"/>
        <w:rPr>
          <w:sz w:val="28"/>
          <w:szCs w:val="28"/>
        </w:rPr>
        <w:sectPr w:rsidR="00102B94" w:rsidSect="00F73AC0">
          <w:headerReference w:type="first" r:id="rId10"/>
          <w:pgSz w:w="11906" w:h="16838" w:code="9"/>
          <w:pgMar w:top="709" w:right="851" w:bottom="539" w:left="1418" w:header="709" w:footer="709" w:gutter="0"/>
          <w:cols w:space="708"/>
          <w:titlePg/>
          <w:docGrid w:linePitch="360"/>
        </w:sectPr>
      </w:pPr>
    </w:p>
    <w:p w:rsidR="00102B94" w:rsidRPr="00527A3D" w:rsidRDefault="00102B94" w:rsidP="005F66A3">
      <w:pPr>
        <w:jc w:val="center"/>
        <w:rPr>
          <w:b/>
        </w:rPr>
      </w:pPr>
      <w:r>
        <w:rPr>
          <w:noProof/>
        </w:rPr>
        <w:pict>
          <v:group id="_x0000_s1114" style="position:absolute;left:0;text-align:left;margin-left:-63pt;margin-top:-31.8pt;width:571pt;height:810pt;z-index:251653632" coordorigin="195,414" coordsize="11420,16200">
            <v:line id="_x0000_s1115" style="position:absolute" from="8586,15440" to="11598,15441" strokeweight="2pt"/>
            <v:group id="_x0000_s1116" style="position:absolute;left:195;top:414;width:11420;height:16200" coordorigin="195,414" coordsize="11420,16200">
              <v:line id="_x0000_s1117" style="position:absolute" from="9435,15166" to="9437,15727" strokeweight="2pt"/>
              <v:line id="_x0000_s1118" style="position:absolute" from="8579,15187" to="8580,16597" strokeweight="2pt"/>
              <v:line id="_x0000_s1119" style="position:absolute" from="8585,15733" to="11597,15734" strokeweight="2pt"/>
              <v:line id="_x0000_s1120" style="position:absolute" from="10291,15166" to="10293,15727" strokeweight="2pt"/>
              <v:group id="_x0000_s1121" style="position:absolute;left:195;top:414;width:11420;height:16200" coordorigin="195,414" coordsize="11420,16200">
                <v:line id="_x0000_s1122" style="position:absolute" from="1166,16027" to="5339,16028" strokeweight="1pt"/>
                <v:line id="_x0000_s1123" style="position:absolute" from="1166,16320" to="5340,16320" strokeweight="1pt"/>
                <v:group id="_x0000_s1124" style="position:absolute;left:195;top:414;width:11420;height:16200" coordorigin="195,414" coordsize="11420,16200">
                  <v:line id="_x0000_s1125" style="position:absolute" from="1174,14853" to="5340,14854" strokeweight="2pt"/>
                  <v:group id="_x0000_s1126" style="position:absolute;left:195;top:414;width:11420;height:16200" coordorigin="195,414" coordsize="11420,16200">
                    <v:rect id="_x0000_s1127" style="position:absolute;left:8625;top:15976;width:2929;height:356" filled="f" stroked="f" strokeweight=".25pt">
                      <v:textbox style="mso-next-textbox:#_x0000_s1127" inset="1pt,1pt,1pt,1pt">
                        <w:txbxContent>
                          <w:p w:rsidR="00102B94" w:rsidRPr="00582BB7" w:rsidRDefault="00102B94" w:rsidP="00F0288F">
                            <w:pPr>
                              <w:pStyle w:val="Header"/>
                              <w:jc w:val="center"/>
                              <w:rPr>
                                <w:rFonts w:ascii="Journal" w:hAnsi="Journal"/>
                              </w:rPr>
                            </w:pPr>
                            <w:r>
                              <w:t>ООО «Бурводпроект»</w:t>
                            </w:r>
                          </w:p>
                        </w:txbxContent>
                      </v:textbox>
                    </v:rect>
                    <v:group id="_x0000_s1128" style="position:absolute;left:195;top:414;width:11420;height:16200" coordorigin="195,414" coordsize="11420,16200">
                      <v:rect id="_x0000_s1129" style="position:absolute;left:9478;top:15476;width:770;height:252" filled="f" stroked="f" strokeweight=".25pt">
                        <v:textbox style="mso-next-textbox:#_x0000_s1129" inset="1pt,1pt,1pt,1pt">
                          <w:txbxContent>
                            <w:p w:rsidR="00102B94" w:rsidRPr="00011BA9" w:rsidRDefault="00102B94" w:rsidP="002C0C8D">
                              <w:pPr>
                                <w:pStyle w:val="a"/>
                                <w:jc w:val="center"/>
                                <w:rPr>
                                  <w:sz w:val="18"/>
                                  <w:lang w:val="ru-RU"/>
                                </w:rPr>
                              </w:pPr>
                              <w:r>
                                <w:rPr>
                                  <w:sz w:val="18"/>
                                  <w:lang w:val="ru-RU"/>
                                </w:rPr>
                                <w:t>1</w:t>
                              </w:r>
                            </w:p>
                          </w:txbxContent>
                        </v:textbox>
                      </v:rect>
                      <v:group id="_x0000_s1130" style="position:absolute;left:195;top:414;width:11420;height:16200" coordorigin="195,414" coordsize="11420,16200">
                        <v:rect id="_x0000_s1131" style="position:absolute;left:10346;top:15468;width:1214;height:251" filled="f" stroked="f" strokeweight=".25pt">
                          <v:textbox style="mso-next-textbox:#_x0000_s1131" inset="1pt,1pt,1pt,1pt">
                            <w:txbxContent>
                              <w:p w:rsidR="00102B94" w:rsidRPr="00011BA9" w:rsidRDefault="00102B94" w:rsidP="002C0C8D">
                                <w:pPr>
                                  <w:pStyle w:val="a"/>
                                  <w:jc w:val="center"/>
                                  <w:rPr>
                                    <w:sz w:val="16"/>
                                    <w:szCs w:val="16"/>
                                    <w:lang w:val="ru-RU"/>
                                  </w:rPr>
                                </w:pPr>
                                <w:r>
                                  <w:rPr>
                                    <w:sz w:val="16"/>
                                    <w:szCs w:val="16"/>
                                    <w:lang w:val="ru-RU"/>
                                  </w:rPr>
                                  <w:t>9</w:t>
                                </w:r>
                              </w:p>
                            </w:txbxContent>
                          </v:textbox>
                        </v:rect>
                        <v:group id="_x0000_s1132" style="position:absolute;left:195;top:414;width:11420;height:16200" coordorigin="195,414" coordsize="11420,16200">
                          <v:group id="_x0000_s1133" style="position:absolute;left:195;top:414;width:11420;height:16200" coordorigin="195,414" coordsize="11420,16200">
                            <v:rect id="_x0000_s1134" style="position:absolute;left:10338;top:15173;width:1216;height:250" filled="f" stroked="f" strokeweight=".25pt">
                              <v:textbox style="mso-next-textbox:#_x0000_s1134" inset="1pt,1pt,1pt,1pt">
                                <w:txbxContent>
                                  <w:p w:rsidR="00102B94" w:rsidRDefault="00102B94" w:rsidP="002C0C8D">
                                    <w:pPr>
                                      <w:pStyle w:val="a"/>
                                      <w:jc w:val="center"/>
                                      <w:rPr>
                                        <w:sz w:val="18"/>
                                      </w:rPr>
                                    </w:pPr>
                                    <w:r>
                                      <w:rPr>
                                        <w:sz w:val="18"/>
                                      </w:rPr>
                                      <w:t>Листов</w:t>
                                    </w:r>
                                  </w:p>
                                </w:txbxContent>
                              </v:textbox>
                            </v:rect>
                            <v:group id="_x0000_s1135" style="position:absolute;left:195;top:414;width:11420;height:16200" coordorigin="195,414" coordsize="11420,16200">
                              <v:rect id="_x0000_s1136" style="position:absolute;left:9478;top:15173;width:770;height:250" filled="f" stroked="f" strokeweight=".25pt">
                                <v:textbox style="mso-next-textbox:#_x0000_s1136" inset="1pt,1pt,1pt,1pt">
                                  <w:txbxContent>
                                    <w:p w:rsidR="00102B94" w:rsidRDefault="00102B94" w:rsidP="002C0C8D">
                                      <w:pPr>
                                        <w:pStyle w:val="a"/>
                                        <w:jc w:val="center"/>
                                        <w:rPr>
                                          <w:sz w:val="18"/>
                                        </w:rPr>
                                      </w:pPr>
                                      <w:r>
                                        <w:rPr>
                                          <w:sz w:val="18"/>
                                        </w:rPr>
                                        <w:t>Лист</w:t>
                                      </w:r>
                                    </w:p>
                                  </w:txbxContent>
                                </v:textbox>
                              </v:rect>
                              <v:group id="_x0000_s1137" style="position:absolute;left:195;top:414;width:11420;height:16200" coordorigin="195,414" coordsize="11420,16200">
                                <v:rect id="_x0000_s1138" style="position:absolute;left:8625;top:15173;width:769;height:250" filled="f" stroked="f" strokeweight=".25pt">
                                  <v:textbox style="mso-next-textbox:#_x0000_s1138" inset="1pt,1pt,1pt,1pt">
                                    <w:txbxContent>
                                      <w:p w:rsidR="00102B94" w:rsidRPr="00582BB7" w:rsidRDefault="00102B94" w:rsidP="002C0C8D">
                                        <w:pPr>
                                          <w:pStyle w:val="a"/>
                                          <w:jc w:val="center"/>
                                          <w:rPr>
                                            <w:sz w:val="18"/>
                                            <w:lang w:val="ru-RU"/>
                                          </w:rPr>
                                        </w:pPr>
                                        <w:r>
                                          <w:rPr>
                                            <w:sz w:val="18"/>
                                            <w:lang w:val="ru-RU"/>
                                          </w:rPr>
                                          <w:t>Стадия</w:t>
                                        </w:r>
                                      </w:p>
                                    </w:txbxContent>
                                  </v:textbox>
                                </v:rect>
                                <v:group id="_x0000_s1139" style="position:absolute;left:195;top:414;width:11420;height:16200" coordorigin="195,414" coordsize="11420,16200">
                                  <v:rect id="_x0000_s1140" style="position:absolute;left:5227;top:15247;width:3284;height:1302" filled="f" stroked="f" strokeweight=".25pt">
                                    <v:textbox style="mso-next-textbox:#_x0000_s1140" inset="1pt,1pt,1pt,1pt">
                                      <w:txbxContent>
                                        <w:p w:rsidR="00102B94" w:rsidRDefault="00102B94" w:rsidP="002C0C8D">
                                          <w:pPr>
                                            <w:pStyle w:val="a"/>
                                            <w:rPr>
                                              <w:sz w:val="18"/>
                                              <w:lang w:val="ru-RU"/>
                                            </w:rPr>
                                          </w:pPr>
                                        </w:p>
                                        <w:p w:rsidR="00102B94" w:rsidRDefault="00102B94" w:rsidP="002C0C8D">
                                          <w:pPr>
                                            <w:pStyle w:val="a"/>
                                            <w:rPr>
                                              <w:sz w:val="18"/>
                                              <w:lang w:val="ru-RU"/>
                                            </w:rPr>
                                          </w:pPr>
                                        </w:p>
                                        <w:p w:rsidR="00102B94" w:rsidRPr="00582BB7" w:rsidRDefault="00102B94" w:rsidP="002C0C8D">
                                          <w:pPr>
                                            <w:pStyle w:val="a"/>
                                            <w:jc w:val="center"/>
                                            <w:rPr>
                                              <w:b/>
                                              <w:i w:val="0"/>
                                              <w:szCs w:val="28"/>
                                              <w:lang w:val="ru-RU"/>
                                            </w:rPr>
                                          </w:pPr>
                                          <w:r>
                                            <w:rPr>
                                              <w:b/>
                                              <w:i w:val="0"/>
                                              <w:szCs w:val="28"/>
                                              <w:lang w:val="ru-RU"/>
                                            </w:rPr>
                                            <w:t>Пояснительная записка</w:t>
                                          </w:r>
                                        </w:p>
                                        <w:p w:rsidR="00102B94" w:rsidRDefault="00102B94" w:rsidP="002C0C8D"/>
                                      </w:txbxContent>
                                    </v:textbox>
                                  </v:rect>
                                  <v:group id="_x0000_s1141" style="position:absolute;left:195;top:414;width:11420;height:16200" coordorigin="195,414" coordsize="11420,16200">
                                    <v:rect id="_x0000_s1142" style="position:absolute;left:5340;top:14532;width:6221;height:386" filled="f" stroked="f" strokeweight=".25pt">
                                      <v:textbox style="mso-next-textbox:#_x0000_s1142" inset="1pt,1pt,1pt,1pt">
                                        <w:txbxContent>
                                          <w:p w:rsidR="00102B94" w:rsidRPr="00582BB7" w:rsidRDefault="00102B94" w:rsidP="002C0C8D">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880CA9" w:rsidRDefault="00102B94" w:rsidP="002C0C8D">
                                            <w:pPr>
                                              <w:jc w:val="center"/>
                                              <w:rPr>
                                                <w:sz w:val="28"/>
                                                <w:szCs w:val="28"/>
                                              </w:rPr>
                                            </w:pPr>
                                            <w:r>
                                              <w:rPr>
                                                <w:sz w:val="28"/>
                                                <w:szCs w:val="28"/>
                                              </w:rPr>
                                              <w:t>53135-С-14-</w:t>
                                            </w:r>
                                            <w:r w:rsidRPr="00582BB7">
                                              <w:rPr>
                                                <w:sz w:val="28"/>
                                                <w:szCs w:val="28"/>
                                              </w:rPr>
                                              <w:t>ЛТ</w:t>
                                            </w:r>
                                          </w:p>
                                          <w:p w:rsidR="00102B94" w:rsidRDefault="00102B94" w:rsidP="002C0C8D">
                                            <w:pPr>
                                              <w:pStyle w:val="a"/>
                                              <w:jc w:val="center"/>
                                              <w:rPr>
                                                <w:rFonts w:ascii="Journal" w:hAnsi="Journal"/>
                                                <w:lang w:val="ru-RU"/>
                                              </w:rPr>
                                            </w:pPr>
                                          </w:p>
                                        </w:txbxContent>
                                      </v:textbox>
                                    </v:rect>
                                    <v:group id="_x0000_s1143" style="position:absolute;left:195;top:414;width:11420;height:16200" coordorigin="195,414" coordsize="11420,16200">
                                      <v:group id="_x0000_s1144" style="position:absolute;left:1161;top:15476;width:2567;height:243" coordsize="19999,20000">
                                        <v:rect id="_x0000_s1145" style="position:absolute;width:8856;height:20000" filled="f" stroked="f" strokeweight=".25pt">
                                          <v:textbox style="mso-next-textbox:#_x0000_s1145" inset="1pt,1pt,1pt,1pt">
                                            <w:txbxContent>
                                              <w:p w:rsidR="00102B94" w:rsidRPr="00CB6E51" w:rsidRDefault="00102B94" w:rsidP="002C0C8D">
                                                <w:pPr>
                                                  <w:pStyle w:val="a"/>
                                                  <w:jc w:val="center"/>
                                                  <w:rPr>
                                                    <w:sz w:val="18"/>
                                                    <w:lang w:val="ru-RU"/>
                                                  </w:rPr>
                                                </w:pPr>
                                                <w:r>
                                                  <w:rPr>
                                                    <w:sz w:val="18"/>
                                                    <w:lang w:val="ru-RU"/>
                                                  </w:rPr>
                                                  <w:t>ГИП</w:t>
                                                </w:r>
                                              </w:p>
                                            </w:txbxContent>
                                          </v:textbox>
                                        </v:rect>
                                        <v:rect id="_x0000_s1146" style="position:absolute;left:9281;width:10718;height:20000" filled="f" stroked="f" strokeweight=".25pt">
                                          <v:textbox style="mso-next-textbox:#_x0000_s1146" inset="0,0,0,0">
                                            <w:txbxContent>
                                              <w:p w:rsidR="00102B94" w:rsidRPr="0047333A" w:rsidRDefault="00102B94" w:rsidP="002C0C8D">
                                                <w:pPr>
                                                  <w:pStyle w:val="a"/>
                                                  <w:rPr>
                                                    <w:sz w:val="18"/>
                                                    <w:lang w:val="ru-RU"/>
                                                  </w:rPr>
                                                </w:pPr>
                                                <w:r>
                                                  <w:rPr>
                                                    <w:sz w:val="18"/>
                                                    <w:lang w:val="ru-RU"/>
                                                  </w:rPr>
                                                  <w:t>Каратеев С.Ф.</w:t>
                                                </w:r>
                                              </w:p>
                                            </w:txbxContent>
                                          </v:textbox>
                                        </v:rect>
                                      </v:group>
                                      <v:group id="_x0000_s1147" style="position:absolute;left:195;top:414;width:11420;height:16200" coordorigin="195,414" coordsize="11420,16200">
                                        <v:line id="_x0000_s1148" style="position:absolute" from="1166,15732" to="5339,15734" strokeweight="1pt"/>
                                        <v:line id="_x0000_s1149" style="position:absolute;flip:y" from="1166,15423" to="5339,15437" strokeweight="1pt"/>
                                        <v:group id="_x0000_s1150" style="position:absolute;left:1181;top:16051;width:2507;height:251" coordsize="19999,20000">
                                          <v:rect id="_x0000_s1151" style="position:absolute;width:8856;height:20000" filled="f" stroked="f" strokeweight=".25pt">
                                            <v:textbox style="mso-next-textbox:#_x0000_s1151" inset="1pt,1pt,1pt,1pt">
                                              <w:txbxContent>
                                                <w:p w:rsidR="00102B94" w:rsidRPr="00825DCE" w:rsidRDefault="00102B94" w:rsidP="002C0C8D">
                                                  <w:pPr>
                                                    <w:pStyle w:val="a"/>
                                                    <w:rPr>
                                                      <w:i w:val="0"/>
                                                      <w:sz w:val="18"/>
                                                      <w:lang w:val="ru-RU"/>
                                                    </w:rPr>
                                                  </w:pPr>
                                                  <w:r>
                                                    <w:rPr>
                                                      <w:sz w:val="18"/>
                                                    </w:rPr>
                                                    <w:t xml:space="preserve"> </w:t>
                                                  </w:r>
                                                  <w:r>
                                                    <w:rPr>
                                                      <w:i w:val="0"/>
                                                      <w:sz w:val="18"/>
                                                      <w:lang w:val="ru-RU"/>
                                                    </w:rPr>
                                                    <w:t>Гидрогеолог</w:t>
                                                  </w:r>
                                                </w:p>
                                              </w:txbxContent>
                                            </v:textbox>
                                          </v:rect>
                                          <v:rect id="_x0000_s1152" style="position:absolute;left:9281;width:10718;height:20000" filled="f" stroked="f" strokeweight=".25pt">
                                            <v:textbox style="mso-next-textbox:#_x0000_s1152" inset="1pt,1pt,1pt,1pt">
                                              <w:txbxContent>
                                                <w:p w:rsidR="00102B94" w:rsidRPr="00825DCE" w:rsidRDefault="00102B94" w:rsidP="002C0C8D">
                                                  <w:pPr>
                                                    <w:pStyle w:val="a"/>
                                                    <w:jc w:val="center"/>
                                                    <w:rPr>
                                                      <w:i w:val="0"/>
                                                      <w:sz w:val="18"/>
                                                      <w:lang w:val="ru-RU"/>
                                                    </w:rPr>
                                                  </w:pPr>
                                                  <w:r>
                                                    <w:rPr>
                                                      <w:i w:val="0"/>
                                                      <w:sz w:val="18"/>
                                                      <w:lang w:val="ru-RU"/>
                                                    </w:rPr>
                                                    <w:t>Наумов В.В.</w:t>
                                                  </w:r>
                                                </w:p>
                                              </w:txbxContent>
                                            </v:textbox>
                                          </v:rect>
                                        </v:group>
                                        <v:group id="_x0000_s1153" style="position:absolute;left:195;top:414;width:11420;height:16200" coordorigin="195,414" coordsize="11420,16200">
                                          <v:line id="_x0000_s1154" style="position:absolute" from="1166,14558" to="5339,14558" strokeweight="1pt"/>
                                          <v:group id="_x0000_s1155" style="position:absolute;left:195;top:414;width:11420;height:16200" coordorigin="195,414" coordsize="11420,16200">
                                            <v:rect id="_x0000_s1156" style="position:absolute;left:3763;top:14886;width:801;height:250" filled="f" stroked="f" strokeweight=".25pt">
                                              <v:textbox style="mso-next-textbox:#_x0000_s1156" inset="1pt,1pt,1pt,1pt">
                                                <w:txbxContent>
                                                  <w:p w:rsidR="00102B94" w:rsidRDefault="00102B94" w:rsidP="002C0C8D">
                                                    <w:pPr>
                                                      <w:pStyle w:val="a"/>
                                                      <w:jc w:val="center"/>
                                                      <w:rPr>
                                                        <w:sz w:val="18"/>
                                                      </w:rPr>
                                                    </w:pPr>
                                                    <w:r>
                                                      <w:rPr>
                                                        <w:sz w:val="18"/>
                                                      </w:rPr>
                                                      <w:t>Подпись</w:t>
                                                    </w:r>
                                                  </w:p>
                                                </w:txbxContent>
                                              </v:textbox>
                                            </v:rect>
                                            <v:group id="_x0000_s1157" style="position:absolute;left:195;top:414;width:11420;height:16200" coordorigin="195,414" coordsize="11420,16200">
                                              <v:rect id="_x0000_s1158" style="position:absolute;left:2421;top:14907;width:531;height:267" filled="f" stroked="f" strokeweight=".25pt">
                                                <v:textbox style="mso-next-textbox:#_x0000_s1158" inset="0,0,0,0">
                                                  <w:txbxContent>
                                                    <w:p w:rsidR="00102B94" w:rsidRPr="00B30BCE" w:rsidRDefault="00102B94" w:rsidP="002C0C8D">
                                                      <w:r w:rsidRPr="00825DCE">
                                                        <w:rPr>
                                                          <w:rFonts w:ascii="ISOCPEUR" w:hAnsi="ISOCPEUR"/>
                                                          <w:sz w:val="20"/>
                                                          <w:szCs w:val="20"/>
                                                        </w:rPr>
                                                        <w:t>Лист</w:t>
                                                      </w:r>
                                                      <w:r>
                                                        <w:pict>
                                                          <v:shape id="_x0000_i1030" type="#_x0000_t75" style="width:26.25pt;height:2.25pt">
                                                            <v:imagedata r:id="rId9" o:title=""/>
                                                          </v:shape>
                                                        </w:pict>
                                                      </w:r>
                                                    </w:p>
                                                  </w:txbxContent>
                                                </v:textbox>
                                              </v:rect>
                                              <v:group id="_x0000_s1159" style="position:absolute;left:195;top:414;width:11420;height:16200" coordorigin="195,414" coordsize="11420,16200">
                                                <v:rect id="_x0000_s1160" style="position:absolute;left:1190;top:14886;width:460;height:250" filled="f" stroked="f" strokeweight=".25pt">
                                                  <v:textbox style="mso-next-textbox:#_x0000_s1160" inset="1pt,1pt,1pt,1pt">
                                                    <w:txbxContent>
                                                      <w:p w:rsidR="00102B94" w:rsidRDefault="00102B94" w:rsidP="002C0C8D">
                                                        <w:pPr>
                                                          <w:pStyle w:val="a"/>
                                                          <w:jc w:val="center"/>
                                                          <w:rPr>
                                                            <w:sz w:val="18"/>
                                                          </w:rPr>
                                                        </w:pPr>
                                                        <w:r>
                                                          <w:rPr>
                                                            <w:sz w:val="18"/>
                                                          </w:rPr>
                                                          <w:t>Изм.</w:t>
                                                        </w:r>
                                                      </w:p>
                                                    </w:txbxContent>
                                                  </v:textbox>
                                                </v:rect>
                                                <v:group id="_x0000_s1161" style="position:absolute;left:195;top:414;width:11420;height:16200" coordorigin="195,414" coordsize="11420,16200">
                                                  <v:line id="_x0000_s1162" style="position:absolute" from="3728,14290" to="3729,16614" strokeweight="2pt"/>
                                                  <v:line id="_x0000_s1163" style="position:absolute" from="1635,14274" to="1635,15182" strokeweight="2pt"/>
                                                  <v:line id="_x0000_s1164" style="position:absolute" from="1190,15177" to="11615,15178" strokeweight="2pt"/>
                                                  <v:line id="_x0000_s1165" style="position:absolute" from="2347,14281" to="2348,16605" strokeweight="2pt"/>
                                                  <v:line id="_x0000_s1166" style="position:absolute" from="4705,14274" to="4705,16614" strokeweight="2pt"/>
                                                  <v:line id="_x0000_s1167" style="position:absolute" from="5316,14271" to="5316,16594" strokeweight="2pt"/>
                                                  <v:group id="_x0000_s1168" style="position:absolute;left:195;top:414;width:11408;height:16200" coordorigin="195,414" coordsize="11408,16212">
                                                    <v:rect id="_x0000_s1169" style="position:absolute;left:1161;top:414;width:10442;height:16200" filled="f" strokeweight="2pt"/>
                                                    <v:group id="_x0000_s1170" style="position:absolute;left:1166;top:14265;width:10426;height:947" coordorigin="1166,14265" coordsize="10426,947">
                                                      <v:group id="_x0000_s1171" style="position:absolute;left:1166;top:14265;width:10426;height:947" coordorigin="1166,14265" coordsize="10426,947">
                                                        <v:rect id="_x0000_s1172" style="position:absolute;left:2995;top:14923;width:693;height:213" filled="f" stroked="f" strokeweight=".25pt">
                                                          <v:textbox style="mso-next-textbox:#_x0000_s1172" inset="0,0,0,0">
                                                            <w:txbxContent>
                                                              <w:p w:rsidR="00102B94" w:rsidRPr="0047333A" w:rsidRDefault="00102B94" w:rsidP="002C0C8D">
                                                                <w:pPr>
                                                                  <w:pStyle w:val="a"/>
                                                                  <w:rPr>
                                                                    <w:sz w:val="18"/>
                                                                    <w:lang w:val="ru-RU"/>
                                                                  </w:rPr>
                                                                </w:pPr>
                                                                <w:r>
                                                                  <w:rPr>
                                                                    <w:sz w:val="18"/>
                                                                  </w:rPr>
                                                                  <w:t>№</w:t>
                                                                </w:r>
                                                                <w:r>
                                                                  <w:rPr>
                                                                    <w:sz w:val="18"/>
                                                                    <w:lang w:val="ru-RU"/>
                                                                  </w:rPr>
                                                                  <w:t xml:space="preserve"> д</w:t>
                                                                </w:r>
                                                                <w:r>
                                                                  <w:rPr>
                                                                    <w:sz w:val="18"/>
                                                                  </w:rPr>
                                                                  <w:t>ок</w:t>
                                                                </w:r>
                                                              </w:p>
                                                            </w:txbxContent>
                                                          </v:textbox>
                                                        </v:rect>
                                                        <v:group id="_x0000_s1173" style="position:absolute;left:1166;top:14265;width:10426;height:947" coordorigin="1166,14265" coordsize="10426,947">
                                                          <v:group id="_x0000_s1174" style="position:absolute;left:1166;top:14265;width:10426;height:947" coordorigin="1611,14146" coordsize="9866,914">
                                                            <v:line id="_x0000_s1175" style="position:absolute" from="3301,14146" to="3301,15060" strokeweight="2pt"/>
                                                            <v:line id="_x0000_s1176" style="position:absolute" from="1611,14146" to="11477,14147" strokeweight="2pt"/>
                                                          </v:group>
                                                          <v:rect id="_x0000_s1177" style="position:absolute;left:4609;top:14916;width:730;height:250" filled="f" stroked="f" strokeweight=".25pt">
                                                            <v:textbox style="mso-next-textbox:#_x0000_s1177" inset="0,0,0,0">
                                                              <w:txbxContent>
                                                                <w:p w:rsidR="00102B94" w:rsidRPr="0047333A" w:rsidRDefault="00102B94" w:rsidP="002C0C8D">
                                                                  <w:pPr>
                                                                    <w:pStyle w:val="a"/>
                                                                    <w:jc w:val="center"/>
                                                                    <w:rPr>
                                                                      <w:sz w:val="18"/>
                                                                      <w:lang w:val="ru-RU"/>
                                                                    </w:rPr>
                                                                  </w:pPr>
                                                                  <w:r>
                                                                    <w:rPr>
                                                                      <w:sz w:val="18"/>
                                                                    </w:rPr>
                                                                    <w:t>Дат</w:t>
                                                                  </w:r>
                                                                  <w:r>
                                                                    <w:rPr>
                                                                      <w:sz w:val="18"/>
                                                                      <w:lang w:val="ru-RU"/>
                                                                    </w:rPr>
                                                                    <w:t>а</w:t>
                                                                  </w:r>
                                                                </w:p>
                                                              </w:txbxContent>
                                                            </v:textbox>
                                                          </v:rect>
                                                        </v:group>
                                                      </v:group>
                                                      <v:rect id="_x0000_s1178" style="position:absolute;left:1641;top:14889;width:720;height:284" filled="f" stroked="f" strokeweight=".25pt">
                                                        <v:textbox style="mso-next-textbox:#_x0000_s1178" inset="0,0,0,0">
                                                          <w:txbxContent>
                                                            <w:p w:rsidR="00102B94" w:rsidRPr="00825DCE" w:rsidRDefault="00102B94" w:rsidP="002C0C8D">
                                                              <w:pPr>
                                                                <w:jc w:val="center"/>
                                                                <w:rPr>
                                                                  <w:rFonts w:ascii="ISOCPEUR" w:hAnsi="ISOCPEUR"/>
                                                                </w:rPr>
                                                              </w:pPr>
                                                              <w:r w:rsidRPr="00825DCE">
                                                                <w:rPr>
                                                                  <w:rFonts w:ascii="ISOCPEUR" w:hAnsi="ISOCPEUR"/>
                                                                  <w:sz w:val="20"/>
                                                                  <w:szCs w:val="20"/>
                                                                </w:rPr>
                                                                <w:t>Кол.уч</w:t>
                                                              </w:r>
                                                              <w:r w:rsidRPr="00A25FCB">
                                                                <w:rPr>
                                                                  <w:rFonts w:ascii="ISOCPEUR" w:hAnsi="ISOCPEUR"/>
                                                                </w:rPr>
                                                                <w:pict>
                                                                  <v:shape id="_x0000_i1032" type="#_x0000_t75" style="width:26.25pt;height:2.25pt">
                                                                    <v:imagedata r:id="rId9" o:title=""/>
                                                                  </v:shape>
                                                                </w:pict>
                                                              </w:r>
                                                            </w:p>
                                                          </w:txbxContent>
                                                        </v:textbox>
                                                      </v:rect>
                                                    </v:group>
                                                    <v:group id="_x0000_s1179" style="position:absolute;left:584;top:11855;width:572;height:4771" coordorigin="662,11675" coordsize="737,4773">
                                                      <v:rect id="_x0000_s1180" style="position:absolute;left:662;top:11675;width:737;height:4773" filled="f" strokeweight="2pt"/>
                                                      <v:line id="_x0000_s1181" style="position:absolute" from="1002,11675" to="1002,16448" strokeweight="2pt"/>
                                                      <v:line id="_x0000_s1182" style="position:absolute" from="662,11675" to="1399,11675" strokeweight="2pt"/>
                                                      <v:line id="_x0000_s1183" style="position:absolute" from="662,13092" to="1399,13092" strokeweight="2pt"/>
                                                      <v:line id="_x0000_s1184" style="position:absolute" from="662,15077" to="1399,15077" strokeweight="2pt"/>
                                                      <v:shape id="_x0000_s1185" type="#_x0000_t202" style="position:absolute;left:713;top:11727;width:252;height:1316" filled="f" stroked="f">
                                                        <v:textbox style="mso-next-textbox:#_x0000_s1185"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2C0C8D"/>
                                                          </w:txbxContent>
                                                        </v:textbox>
                                                      </v:shape>
                                                      <v:shape id="_x0000_s1186" type="#_x0000_t202" style="position:absolute;left:713;top:13127;width:252;height:1904" filled="f" stroked="f">
                                                        <v:textbox style="mso-next-textbox:#_x0000_s1186"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2C0C8D"/>
                                                          </w:txbxContent>
                                                        </v:textbox>
                                                      </v:shape>
                                                      <v:shape id="_x0000_s1187" type="#_x0000_t202" style="position:absolute;left:713;top:15115;width:252;height:1316" filled="f" stroked="f">
                                                        <v:textbox style="mso-next-textbox:#_x0000_s1187"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2C0C8D"/>
                                                          </w:txbxContent>
                                                        </v:textbox>
                                                      </v:shape>
                                                      <v:shape id="_x0000_s1188" type="#_x0000_t202" style="position:absolute;left:1077;top:11727;width:252;height:1316" filled="f" stroked="f">
                                                        <v:textbox style="mso-next-textbox:#_x0000_s1188"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2C0C8D"/>
                                                          </w:txbxContent>
                                                        </v:textbox>
                                                      </v:shape>
                                                      <v:shape id="_x0000_s1189" type="#_x0000_t202" style="position:absolute;left:1077;top:15115;width:252;height:1316" filled="f" stroked="f">
                                                        <v:textbox style="mso-next-textbox:#_x0000_s118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7"/>
                                                              </w:tblGrid>
                                                              <w:tr w:rsidR="00102B94" w:rsidTr="00CB2AF8">
                                                                <w:trPr>
                                                                  <w:cantSplit/>
                                                                  <w:trHeight w:hRule="exact" w:val="1453"/>
                                                                  <w:jc w:val="center"/>
                                                                </w:trPr>
                                                                <w:tc>
                                                                  <w:tcPr>
                                                                    <w:tcW w:w="307"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2C0C8D"/>
                                                          </w:txbxContent>
                                                        </v:textbox>
                                                      </v:shape>
                                                    </v:group>
                                                    <v:group id="_x0000_s1190" style="position:absolute;left:195;top:8612;width:963;height:3247" coordorigin="413,8430" coordsize="1242,3249">
                                                      <v:shape id="_x0000_s1191" type="#_x0000_t202" style="position:absolute;left:413;top:8974;width:285;height:2705" stroked="f" strokeweight="1.75pt">
                                                        <v:textbox style="layout-flow:vertical;mso-layout-flow-alt:bottom-to-top;mso-next-textbox:#_x0000_s1191" inset="0,0,0,0">
                                                          <w:txbxContent>
                                                            <w:p w:rsidR="00102B94" w:rsidRPr="00FD4AAA" w:rsidRDefault="00102B94" w:rsidP="002C0C8D">
                                                              <w:r>
                                                                <w:rPr>
                                                                  <w:sz w:val="20"/>
                                                                  <w:szCs w:val="28"/>
                                                                </w:rPr>
                                                                <w:t xml:space="preserve">                 </w:t>
                                                              </w:r>
                                                              <w:r w:rsidRPr="00FD4AAA">
                                                                <w:t xml:space="preserve"> Согласовано</w:t>
                                                              </w:r>
                                                            </w:p>
                                                          </w:txbxContent>
                                                        </v:textbox>
                                                      </v:shape>
                                                      <v:group id="_x0000_s1192" style="position:absolute;left:698;top:8430;width:957;height:3249" coordorigin="698,8430" coordsize="957,3249">
                                                        <v:group id="_x0000_s1193" style="position:absolute;left:752;top:8430;width:613;height:3249" coordorigin="752,8430" coordsize="613,3249">
                                                          <v:line id="_x0000_s1194" style="position:absolute" from="1365,8434" to="1365,11679" strokeweight="1.5pt"/>
                                                          <v:line id="_x0000_s1195" style="position:absolute" from="1050,8430" to="1050,11675" strokeweight="1.5pt"/>
                                                          <v:line id="_x0000_s1196" style="position:absolute" from="752,8433" to="752,11679" strokeweight="1.5pt"/>
                                                        </v:group>
                                                        <v:line id="_x0000_s1197" style="position:absolute" from="725,9555" to="1655,9555" strokeweight="1.5pt"/>
                                                        <v:line id="_x0000_s1198" style="position:absolute" from="698,10650" to="1628,10650" strokeweight="1.5pt"/>
                                                      </v:group>
                                                    </v:group>
                                                  </v:group>
                                                </v:group>
                                              </v:group>
                                            </v:group>
                                          </v:group>
                                        </v:group>
                                      </v:group>
                                    </v:group>
                                  </v:group>
                                </v:group>
                              </v:group>
                            </v:group>
                          </v:group>
                          <v:rect id="_x0000_s1199" style="position:absolute;left:8571;top:15474;width:900;height:180" filled="f" stroked="f" strokeweight=".25pt">
                            <v:textbox style="mso-next-textbox:#_x0000_s1199" inset="1pt,1pt,1pt,1pt">
                              <w:txbxContent>
                                <w:p w:rsidR="00102B94" w:rsidRPr="00787555" w:rsidRDefault="00102B94" w:rsidP="00787555">
                                  <w:pPr>
                                    <w:jc w:val="center"/>
                                    <w:rPr>
                                      <w:sz w:val="16"/>
                                      <w:szCs w:val="16"/>
                                    </w:rPr>
                                  </w:pPr>
                                  <w:r w:rsidRPr="00787555">
                                    <w:rPr>
                                      <w:sz w:val="16"/>
                                      <w:szCs w:val="16"/>
                                    </w:rPr>
                                    <w:t>П</w:t>
                                  </w:r>
                                </w:p>
                                <w:p w:rsidR="00102B94" w:rsidRPr="00A96BAF" w:rsidRDefault="00102B94" w:rsidP="00867043">
                                  <w:pPr>
                                    <w:pStyle w:val="a"/>
                                    <w:jc w:val="center"/>
                                    <w:rPr>
                                      <w:sz w:val="18"/>
                                      <w:lang w:val="ru-RU"/>
                                    </w:rPr>
                                  </w:pPr>
                                  <w:r>
                                    <w:rPr>
                                      <w:sz w:val="18"/>
                                      <w:lang w:val="ru-RU"/>
                                    </w:rPr>
                                    <w:t>П</w:t>
                                  </w:r>
                                </w:p>
                              </w:txbxContent>
                            </v:textbox>
                          </v:rect>
                        </v:group>
                      </v:group>
                    </v:group>
                  </v:group>
                </v:group>
              </v:group>
            </v:group>
          </v:group>
        </w:pict>
      </w:r>
      <w:r w:rsidRPr="00527A3D">
        <w:rPr>
          <w:b/>
        </w:rPr>
        <w:t>1. ВВЕДЕНИЕ.</w:t>
      </w:r>
    </w:p>
    <w:p w:rsidR="00102B94" w:rsidRDefault="00102B94" w:rsidP="00741B35">
      <w:pPr>
        <w:jc w:val="both"/>
        <w:rPr>
          <w:b/>
        </w:rPr>
      </w:pPr>
    </w:p>
    <w:p w:rsidR="00102B94" w:rsidRPr="00B5467A" w:rsidRDefault="00102B94" w:rsidP="00C62F97">
      <w:pPr>
        <w:autoSpaceDE w:val="0"/>
        <w:autoSpaceDN w:val="0"/>
        <w:adjustRightInd w:val="0"/>
        <w:spacing w:line="360" w:lineRule="auto"/>
        <w:ind w:firstLine="709"/>
        <w:jc w:val="both"/>
        <w:rPr>
          <w:sz w:val="28"/>
          <w:szCs w:val="28"/>
        </w:rPr>
      </w:pPr>
      <w:r w:rsidRPr="00B5467A">
        <w:rPr>
          <w:sz w:val="28"/>
          <w:szCs w:val="28"/>
        </w:rPr>
        <w:t xml:space="preserve">Настоящим проектом предусматривается ликвидационный тампонаж бездействующей, не пригодной для эксплуатации скважины, расположенной на </w:t>
      </w:r>
      <w:r>
        <w:rPr>
          <w:sz w:val="28"/>
          <w:szCs w:val="28"/>
        </w:rPr>
        <w:t xml:space="preserve">южной окраине </w:t>
      </w:r>
      <w:r w:rsidRPr="00B5467A">
        <w:rPr>
          <w:sz w:val="28"/>
          <w:szCs w:val="28"/>
        </w:rPr>
        <w:t>пос. Олымский</w:t>
      </w:r>
      <w:r>
        <w:rPr>
          <w:sz w:val="28"/>
          <w:szCs w:val="28"/>
        </w:rPr>
        <w:t xml:space="preserve"> в районе молокозавода</w:t>
      </w:r>
      <w:r w:rsidRPr="00775BAC">
        <w:rPr>
          <w:sz w:val="28"/>
          <w:szCs w:val="28"/>
        </w:rPr>
        <w:t>.</w:t>
      </w:r>
    </w:p>
    <w:p w:rsidR="00102B94" w:rsidRDefault="00102B94" w:rsidP="00C62F97">
      <w:pPr>
        <w:autoSpaceDE w:val="0"/>
        <w:autoSpaceDN w:val="0"/>
        <w:adjustRightInd w:val="0"/>
        <w:spacing w:line="360" w:lineRule="auto"/>
        <w:ind w:firstLine="709"/>
        <w:jc w:val="both"/>
        <w:rPr>
          <w:sz w:val="28"/>
          <w:szCs w:val="28"/>
        </w:rPr>
      </w:pPr>
      <w:r w:rsidRPr="00EA4E61">
        <w:rPr>
          <w:sz w:val="28"/>
          <w:szCs w:val="28"/>
        </w:rPr>
        <w:t xml:space="preserve">На расстоянии </w:t>
      </w:r>
      <w:smartTag w:uri="urn:schemas-microsoft-com:office:smarttags" w:element="metricconverter">
        <w:smartTagPr>
          <w:attr w:name="ProductID" w:val="38 м"/>
        </w:smartTagPr>
        <w:r w:rsidRPr="00D23B60">
          <w:rPr>
            <w:sz w:val="28"/>
            <w:szCs w:val="28"/>
          </w:rPr>
          <w:t>10 м</w:t>
        </w:r>
      </w:smartTag>
      <w:r w:rsidRPr="00EA4E61">
        <w:rPr>
          <w:sz w:val="28"/>
          <w:szCs w:val="28"/>
        </w:rPr>
        <w:t xml:space="preserve"> от </w:t>
      </w:r>
      <w:r>
        <w:rPr>
          <w:sz w:val="28"/>
          <w:szCs w:val="28"/>
        </w:rPr>
        <w:t xml:space="preserve">подлежащей тампонажу </w:t>
      </w:r>
      <w:r w:rsidRPr="00EA4E61">
        <w:rPr>
          <w:sz w:val="28"/>
          <w:szCs w:val="28"/>
        </w:rPr>
        <w:t xml:space="preserve">скважины находится рабочая скважина </w:t>
      </w:r>
      <w:r>
        <w:rPr>
          <w:sz w:val="28"/>
          <w:szCs w:val="28"/>
        </w:rPr>
        <w:t xml:space="preserve">№2 </w:t>
      </w:r>
      <w:r w:rsidRPr="00EA4E61">
        <w:rPr>
          <w:sz w:val="28"/>
          <w:szCs w:val="28"/>
        </w:rPr>
        <w:t>глубиной 1</w:t>
      </w:r>
      <w:r>
        <w:rPr>
          <w:sz w:val="28"/>
          <w:szCs w:val="28"/>
        </w:rPr>
        <w:t>4</w:t>
      </w:r>
      <w:r w:rsidRPr="00EA4E61">
        <w:rPr>
          <w:sz w:val="28"/>
          <w:szCs w:val="28"/>
        </w:rPr>
        <w:t>0 м</w:t>
      </w:r>
      <w:r>
        <w:rPr>
          <w:sz w:val="28"/>
          <w:szCs w:val="28"/>
        </w:rPr>
        <w:t>,</w:t>
      </w:r>
      <w:r w:rsidRPr="00EA4E61">
        <w:rPr>
          <w:sz w:val="28"/>
          <w:szCs w:val="28"/>
        </w:rPr>
        <w:t xml:space="preserve"> пробуренная в 20</w:t>
      </w:r>
      <w:r>
        <w:rPr>
          <w:sz w:val="28"/>
          <w:szCs w:val="28"/>
        </w:rPr>
        <w:t xml:space="preserve">11-2012 гг. </w:t>
      </w:r>
      <w:r w:rsidRPr="00EA4E61">
        <w:rPr>
          <w:sz w:val="28"/>
          <w:szCs w:val="28"/>
        </w:rPr>
        <w:t xml:space="preserve">для водоснабжения населения поселка </w:t>
      </w:r>
      <w:r>
        <w:rPr>
          <w:sz w:val="28"/>
          <w:szCs w:val="28"/>
        </w:rPr>
        <w:t xml:space="preserve">Олымский, эксплуатирующая воды песчаников и известняков саргаевско-семилукского карбонатного и </w:t>
      </w:r>
      <w:r w:rsidRPr="00EA4E61">
        <w:rPr>
          <w:sz w:val="28"/>
          <w:szCs w:val="28"/>
        </w:rPr>
        <w:t>старооскольско-тиманск</w:t>
      </w:r>
      <w:r>
        <w:rPr>
          <w:sz w:val="28"/>
          <w:szCs w:val="28"/>
        </w:rPr>
        <w:t xml:space="preserve">ого </w:t>
      </w:r>
      <w:r w:rsidRPr="00EA4E61">
        <w:rPr>
          <w:sz w:val="28"/>
          <w:szCs w:val="28"/>
        </w:rPr>
        <w:t>терригенны</w:t>
      </w:r>
      <w:r>
        <w:rPr>
          <w:sz w:val="28"/>
          <w:szCs w:val="28"/>
        </w:rPr>
        <w:t>х</w:t>
      </w:r>
      <w:r w:rsidRPr="00EA4E61">
        <w:rPr>
          <w:sz w:val="28"/>
          <w:szCs w:val="28"/>
        </w:rPr>
        <w:t xml:space="preserve"> водоносны</w:t>
      </w:r>
      <w:r>
        <w:rPr>
          <w:sz w:val="28"/>
          <w:szCs w:val="28"/>
        </w:rPr>
        <w:t>х</w:t>
      </w:r>
      <w:r w:rsidRPr="00EA4E61">
        <w:rPr>
          <w:sz w:val="28"/>
          <w:szCs w:val="28"/>
        </w:rPr>
        <w:t xml:space="preserve"> комплекс</w:t>
      </w:r>
      <w:r>
        <w:rPr>
          <w:sz w:val="28"/>
          <w:szCs w:val="28"/>
        </w:rPr>
        <w:t>ов</w:t>
      </w:r>
      <w:r w:rsidRPr="00EA4E61">
        <w:rPr>
          <w:sz w:val="28"/>
          <w:szCs w:val="28"/>
        </w:rPr>
        <w:t xml:space="preserve">. Данная скважина работает с дебитом </w:t>
      </w:r>
      <w:r>
        <w:rPr>
          <w:sz w:val="28"/>
          <w:szCs w:val="28"/>
        </w:rPr>
        <w:t>10</w:t>
      </w:r>
      <w:r w:rsidRPr="00EA4E61">
        <w:rPr>
          <w:sz w:val="28"/>
          <w:szCs w:val="28"/>
        </w:rPr>
        <w:t xml:space="preserve"> м</w:t>
      </w:r>
      <w:r w:rsidRPr="00EA4E61">
        <w:rPr>
          <w:sz w:val="28"/>
          <w:szCs w:val="28"/>
          <w:vertAlign w:val="superscript"/>
        </w:rPr>
        <w:t>З</w:t>
      </w:r>
      <w:r w:rsidRPr="00EA4E61">
        <w:rPr>
          <w:sz w:val="28"/>
          <w:szCs w:val="28"/>
        </w:rPr>
        <w:t>/час.</w:t>
      </w:r>
    </w:p>
    <w:p w:rsidR="00102B94" w:rsidRDefault="00102B94" w:rsidP="00DD213A">
      <w:pPr>
        <w:autoSpaceDE w:val="0"/>
        <w:autoSpaceDN w:val="0"/>
        <w:adjustRightInd w:val="0"/>
        <w:ind w:firstLine="709"/>
        <w:jc w:val="both"/>
        <w:rPr>
          <w:sz w:val="28"/>
          <w:szCs w:val="28"/>
        </w:rPr>
      </w:pPr>
    </w:p>
    <w:p w:rsidR="00102B94" w:rsidRDefault="00102B94" w:rsidP="002112A2">
      <w:pPr>
        <w:autoSpaceDE w:val="0"/>
        <w:autoSpaceDN w:val="0"/>
        <w:adjustRightInd w:val="0"/>
        <w:ind w:firstLine="709"/>
        <w:jc w:val="center"/>
        <w:rPr>
          <w:b/>
          <w:i/>
          <w:sz w:val="28"/>
          <w:szCs w:val="28"/>
        </w:rPr>
      </w:pPr>
      <w:r w:rsidRPr="002112A2">
        <w:rPr>
          <w:b/>
          <w:i/>
          <w:sz w:val="28"/>
          <w:szCs w:val="28"/>
        </w:rPr>
        <w:t>Паспортные данные по скважине:</w:t>
      </w:r>
    </w:p>
    <w:p w:rsidR="00102B94" w:rsidRPr="002112A2" w:rsidRDefault="00102B94" w:rsidP="002112A2">
      <w:pPr>
        <w:autoSpaceDE w:val="0"/>
        <w:autoSpaceDN w:val="0"/>
        <w:adjustRightInd w:val="0"/>
        <w:ind w:firstLine="709"/>
        <w:jc w:val="center"/>
        <w:rPr>
          <w:b/>
          <w:i/>
          <w:sz w:val="28"/>
          <w:szCs w:val="28"/>
        </w:rPr>
      </w:pPr>
    </w:p>
    <w:p w:rsidR="00102B94" w:rsidRDefault="00102B94" w:rsidP="00C62F97">
      <w:pPr>
        <w:spacing w:line="360" w:lineRule="auto"/>
        <w:jc w:val="both"/>
        <w:rPr>
          <w:sz w:val="28"/>
          <w:szCs w:val="28"/>
        </w:rPr>
      </w:pPr>
      <w:r>
        <w:rPr>
          <w:sz w:val="28"/>
          <w:szCs w:val="28"/>
        </w:rPr>
        <w:tab/>
        <w:t>Место расположения - южная окраина пос. Олымский Касторенского района Курской области (рис.1);</w:t>
      </w:r>
    </w:p>
    <w:p w:rsidR="00102B94" w:rsidRDefault="00102B94" w:rsidP="00C62F97">
      <w:pPr>
        <w:spacing w:line="360" w:lineRule="auto"/>
        <w:ind w:firstLine="708"/>
        <w:jc w:val="both"/>
        <w:rPr>
          <w:sz w:val="28"/>
          <w:szCs w:val="28"/>
        </w:rPr>
      </w:pPr>
      <w:r>
        <w:rPr>
          <w:sz w:val="28"/>
          <w:szCs w:val="28"/>
        </w:rPr>
        <w:t>Год бурения 2002 года;</w:t>
      </w:r>
    </w:p>
    <w:p w:rsidR="00102B94" w:rsidRDefault="00102B94" w:rsidP="00C62F97">
      <w:pPr>
        <w:spacing w:line="360" w:lineRule="auto"/>
        <w:ind w:firstLine="708"/>
        <w:jc w:val="both"/>
        <w:rPr>
          <w:sz w:val="28"/>
          <w:szCs w:val="28"/>
        </w:rPr>
      </w:pPr>
      <w:r>
        <w:rPr>
          <w:sz w:val="28"/>
          <w:szCs w:val="28"/>
        </w:rPr>
        <w:t>Вид бурения – роторно-вращательное;</w:t>
      </w:r>
    </w:p>
    <w:p w:rsidR="00102B94" w:rsidRDefault="00102B94" w:rsidP="00C62F97">
      <w:pPr>
        <w:spacing w:line="360" w:lineRule="auto"/>
        <w:jc w:val="both"/>
        <w:rPr>
          <w:sz w:val="28"/>
          <w:szCs w:val="28"/>
        </w:rPr>
      </w:pPr>
      <w:r>
        <w:rPr>
          <w:sz w:val="28"/>
          <w:szCs w:val="28"/>
        </w:rPr>
        <w:tab/>
        <w:t>Скважина пробурена глубиной 62 м на водоносную воронежскую карбонатно-терригенную свиту и петинский терригенный комплекс.</w:t>
      </w:r>
    </w:p>
    <w:p w:rsidR="00102B94" w:rsidRPr="00663E46" w:rsidRDefault="00102B94" w:rsidP="00C62F97">
      <w:pPr>
        <w:spacing w:line="360" w:lineRule="auto"/>
        <w:ind w:firstLine="708"/>
        <w:jc w:val="both"/>
        <w:rPr>
          <w:sz w:val="28"/>
          <w:szCs w:val="28"/>
        </w:rPr>
      </w:pPr>
      <w:r>
        <w:rPr>
          <w:sz w:val="28"/>
          <w:szCs w:val="28"/>
        </w:rPr>
        <w:t>Гидрогеологические показатели по скважине следующие:</w:t>
      </w:r>
    </w:p>
    <w:p w:rsidR="00102B94" w:rsidRPr="00BC0F60" w:rsidRDefault="00102B94" w:rsidP="000A39B8">
      <w:pPr>
        <w:jc w:val="both"/>
      </w:pPr>
    </w:p>
    <w:p w:rsidR="00102B94" w:rsidRPr="00527A3D" w:rsidRDefault="00102B94" w:rsidP="007F6A04">
      <w:pPr>
        <w:autoSpaceDE w:val="0"/>
        <w:autoSpaceDN w:val="0"/>
        <w:adjustRightInd w:val="0"/>
        <w:ind w:firstLine="709"/>
        <w:jc w:val="center"/>
        <w:rPr>
          <w:b/>
          <w:i/>
          <w:sz w:val="28"/>
          <w:szCs w:val="28"/>
        </w:rPr>
      </w:pPr>
      <w:r w:rsidRPr="00527A3D">
        <w:rPr>
          <w:b/>
          <w:i/>
          <w:sz w:val="28"/>
          <w:szCs w:val="28"/>
        </w:rPr>
        <w:t>Геологический разрез:</w:t>
      </w:r>
    </w:p>
    <w:p w:rsidR="00102B94" w:rsidRPr="00527A3D" w:rsidRDefault="00102B94" w:rsidP="007F6A04">
      <w:pPr>
        <w:autoSpaceDE w:val="0"/>
        <w:autoSpaceDN w:val="0"/>
        <w:adjustRightInd w:val="0"/>
        <w:ind w:firstLine="709"/>
        <w:jc w:val="center"/>
        <w:rPr>
          <w:b/>
          <w:i/>
          <w:sz w:val="28"/>
          <w:szCs w:val="28"/>
        </w:rPr>
      </w:pPr>
    </w:p>
    <w:p w:rsidR="00102B94" w:rsidRPr="001230B9" w:rsidRDefault="00102B94" w:rsidP="007F6A04">
      <w:pPr>
        <w:widowControl w:val="0"/>
        <w:numPr>
          <w:ilvl w:val="0"/>
          <w:numId w:val="8"/>
        </w:numPr>
        <w:tabs>
          <w:tab w:val="left" w:pos="1560"/>
          <w:tab w:val="left" w:pos="5981"/>
        </w:tabs>
        <w:autoSpaceDE w:val="0"/>
        <w:autoSpaceDN w:val="0"/>
        <w:adjustRightInd w:val="0"/>
        <w:ind w:firstLine="709"/>
        <w:jc w:val="both"/>
        <w:rPr>
          <w:sz w:val="28"/>
          <w:szCs w:val="28"/>
        </w:rPr>
      </w:pPr>
      <w:r w:rsidRPr="00B5467A">
        <w:rPr>
          <w:sz w:val="28"/>
          <w:szCs w:val="28"/>
        </w:rPr>
        <w:t>почвенно-растительный слой</w:t>
      </w:r>
      <w:r w:rsidRPr="00B5467A">
        <w:rPr>
          <w:sz w:val="28"/>
          <w:szCs w:val="28"/>
        </w:rPr>
        <w:tab/>
      </w:r>
      <w:r>
        <w:rPr>
          <w:sz w:val="28"/>
          <w:szCs w:val="28"/>
        </w:rPr>
        <w:tab/>
      </w:r>
      <w:r w:rsidRPr="00B5467A">
        <w:rPr>
          <w:sz w:val="28"/>
          <w:szCs w:val="28"/>
        </w:rPr>
        <w:t xml:space="preserve">0.0 </w:t>
      </w:r>
      <w:r w:rsidRPr="00B5467A">
        <w:rPr>
          <w:spacing w:val="40"/>
          <w:sz w:val="28"/>
          <w:szCs w:val="28"/>
        </w:rPr>
        <w:t>-</w:t>
      </w:r>
      <w:r>
        <w:rPr>
          <w:spacing w:val="40"/>
          <w:sz w:val="28"/>
          <w:szCs w:val="28"/>
        </w:rPr>
        <w:t>0,5м;</w:t>
      </w:r>
    </w:p>
    <w:p w:rsidR="00102B94" w:rsidRPr="00B5467A" w:rsidRDefault="00102B94" w:rsidP="007F6A04">
      <w:pPr>
        <w:widowControl w:val="0"/>
        <w:numPr>
          <w:ilvl w:val="0"/>
          <w:numId w:val="8"/>
        </w:numPr>
        <w:tabs>
          <w:tab w:val="left" w:pos="1560"/>
          <w:tab w:val="left" w:pos="5981"/>
        </w:tabs>
        <w:autoSpaceDE w:val="0"/>
        <w:autoSpaceDN w:val="0"/>
        <w:adjustRightInd w:val="0"/>
        <w:ind w:firstLine="709"/>
        <w:jc w:val="both"/>
        <w:rPr>
          <w:sz w:val="28"/>
          <w:szCs w:val="28"/>
        </w:rPr>
      </w:pPr>
      <w:r>
        <w:rPr>
          <w:sz w:val="28"/>
          <w:szCs w:val="28"/>
        </w:rPr>
        <w:t>-суглинок</w:t>
      </w:r>
      <w:r>
        <w:rPr>
          <w:sz w:val="28"/>
          <w:szCs w:val="28"/>
        </w:rPr>
        <w:tab/>
      </w:r>
      <w:r>
        <w:rPr>
          <w:sz w:val="28"/>
          <w:szCs w:val="28"/>
        </w:rPr>
        <w:tab/>
        <w:t>0,5</w:t>
      </w:r>
      <w:r w:rsidRPr="006103D5">
        <w:rPr>
          <w:sz w:val="28"/>
          <w:szCs w:val="28"/>
        </w:rPr>
        <w:t>-</w:t>
      </w:r>
      <w:smartTag w:uri="urn:schemas-microsoft-com:office:smarttags" w:element="metricconverter">
        <w:smartTagPr>
          <w:attr w:name="ProductID" w:val="38 м"/>
        </w:smartTagPr>
        <w:r w:rsidRPr="006103D5">
          <w:rPr>
            <w:sz w:val="28"/>
            <w:szCs w:val="28"/>
          </w:rPr>
          <w:t>1,0</w:t>
        </w:r>
        <w:r>
          <w:rPr>
            <w:sz w:val="28"/>
            <w:szCs w:val="28"/>
          </w:rPr>
          <w:t xml:space="preserve"> м</w:t>
        </w:r>
      </w:smartTag>
      <w:r>
        <w:rPr>
          <w:sz w:val="28"/>
          <w:szCs w:val="28"/>
        </w:rPr>
        <w:t>;</w:t>
      </w:r>
    </w:p>
    <w:p w:rsidR="00102B94" w:rsidRDefault="00102B94" w:rsidP="007F6A04">
      <w:pPr>
        <w:widowControl w:val="0"/>
        <w:numPr>
          <w:ilvl w:val="0"/>
          <w:numId w:val="8"/>
        </w:numPr>
        <w:tabs>
          <w:tab w:val="left" w:pos="1560"/>
          <w:tab w:val="left" w:pos="5803"/>
        </w:tabs>
        <w:autoSpaceDE w:val="0"/>
        <w:autoSpaceDN w:val="0"/>
        <w:adjustRightInd w:val="0"/>
        <w:ind w:firstLine="709"/>
        <w:jc w:val="both"/>
        <w:rPr>
          <w:sz w:val="28"/>
          <w:szCs w:val="28"/>
        </w:rPr>
      </w:pPr>
      <w:r w:rsidRPr="00B5467A">
        <w:rPr>
          <w:sz w:val="28"/>
          <w:szCs w:val="28"/>
        </w:rPr>
        <w:t>песок</w:t>
      </w:r>
      <w:r w:rsidRPr="00B5467A">
        <w:rPr>
          <w:sz w:val="28"/>
          <w:szCs w:val="28"/>
        </w:rPr>
        <w:tab/>
      </w:r>
      <w:r>
        <w:rPr>
          <w:sz w:val="28"/>
          <w:szCs w:val="28"/>
        </w:rPr>
        <w:t xml:space="preserve"> м/зернистый сухой</w:t>
      </w:r>
      <w:r>
        <w:rPr>
          <w:sz w:val="28"/>
          <w:szCs w:val="28"/>
        </w:rPr>
        <w:tab/>
      </w:r>
      <w:r>
        <w:rPr>
          <w:sz w:val="28"/>
          <w:szCs w:val="28"/>
        </w:rPr>
        <w:tab/>
        <w:t>1</w:t>
      </w:r>
      <w:r w:rsidRPr="00B5467A">
        <w:rPr>
          <w:sz w:val="28"/>
          <w:szCs w:val="28"/>
        </w:rPr>
        <w:t xml:space="preserve">.0 </w:t>
      </w:r>
      <w:r>
        <w:rPr>
          <w:sz w:val="28"/>
          <w:szCs w:val="28"/>
        </w:rPr>
        <w:t>–</w:t>
      </w:r>
      <w:r w:rsidRPr="00B5467A">
        <w:rPr>
          <w:sz w:val="28"/>
          <w:szCs w:val="28"/>
        </w:rPr>
        <w:t xml:space="preserve"> </w:t>
      </w:r>
      <w:smartTag w:uri="urn:schemas-microsoft-com:office:smarttags" w:element="metricconverter">
        <w:smartTagPr>
          <w:attr w:name="ProductID" w:val="38 м"/>
        </w:smartTagPr>
        <w:r>
          <w:rPr>
            <w:sz w:val="28"/>
            <w:szCs w:val="28"/>
          </w:rPr>
          <w:t>7,9</w:t>
        </w:r>
        <w:r w:rsidRPr="00B5467A">
          <w:rPr>
            <w:sz w:val="28"/>
            <w:szCs w:val="28"/>
          </w:rPr>
          <w:t xml:space="preserve"> м</w:t>
        </w:r>
      </w:smartTag>
      <w:r>
        <w:rPr>
          <w:sz w:val="28"/>
          <w:szCs w:val="28"/>
        </w:rPr>
        <w:t>;</w:t>
      </w:r>
    </w:p>
    <w:p w:rsidR="00102B94" w:rsidRPr="00B5467A" w:rsidRDefault="00102B94" w:rsidP="007F6A04">
      <w:pPr>
        <w:widowControl w:val="0"/>
        <w:numPr>
          <w:ilvl w:val="0"/>
          <w:numId w:val="8"/>
        </w:numPr>
        <w:tabs>
          <w:tab w:val="left" w:pos="1560"/>
          <w:tab w:val="left" w:pos="5803"/>
        </w:tabs>
        <w:autoSpaceDE w:val="0"/>
        <w:autoSpaceDN w:val="0"/>
        <w:adjustRightInd w:val="0"/>
        <w:ind w:firstLine="709"/>
        <w:jc w:val="both"/>
        <w:rPr>
          <w:sz w:val="28"/>
          <w:szCs w:val="28"/>
        </w:rPr>
      </w:pPr>
      <w:r>
        <w:rPr>
          <w:sz w:val="28"/>
          <w:szCs w:val="28"/>
        </w:rPr>
        <w:t>песок м/зернистый водоносный</w:t>
      </w:r>
      <w:r>
        <w:rPr>
          <w:sz w:val="28"/>
          <w:szCs w:val="28"/>
        </w:rPr>
        <w:tab/>
      </w:r>
      <w:r>
        <w:rPr>
          <w:sz w:val="28"/>
          <w:szCs w:val="28"/>
        </w:rPr>
        <w:tab/>
        <w:t xml:space="preserve">7,9 – </w:t>
      </w:r>
      <w:smartTag w:uri="urn:schemas-microsoft-com:office:smarttags" w:element="metricconverter">
        <w:smartTagPr>
          <w:attr w:name="ProductID" w:val="38 м"/>
        </w:smartTagPr>
        <w:r>
          <w:rPr>
            <w:sz w:val="28"/>
            <w:szCs w:val="28"/>
          </w:rPr>
          <w:t>21,2 м</w:t>
        </w:r>
      </w:smartTag>
      <w:r>
        <w:rPr>
          <w:sz w:val="28"/>
          <w:szCs w:val="28"/>
        </w:rPr>
        <w:t>;</w:t>
      </w:r>
    </w:p>
    <w:p w:rsidR="00102B94" w:rsidRDefault="00102B94" w:rsidP="007F6A04">
      <w:pPr>
        <w:widowControl w:val="0"/>
        <w:numPr>
          <w:ilvl w:val="0"/>
          <w:numId w:val="8"/>
        </w:numPr>
        <w:tabs>
          <w:tab w:val="left" w:pos="1560"/>
        </w:tabs>
        <w:autoSpaceDE w:val="0"/>
        <w:autoSpaceDN w:val="0"/>
        <w:adjustRightInd w:val="0"/>
        <w:ind w:firstLine="709"/>
        <w:jc w:val="both"/>
        <w:rPr>
          <w:sz w:val="28"/>
          <w:szCs w:val="28"/>
        </w:rPr>
      </w:pPr>
      <w:r w:rsidRPr="00B5467A">
        <w:rPr>
          <w:sz w:val="28"/>
          <w:szCs w:val="28"/>
        </w:rPr>
        <w:t xml:space="preserve">глина </w:t>
      </w:r>
      <w:r>
        <w:rPr>
          <w:sz w:val="28"/>
          <w:szCs w:val="28"/>
        </w:rPr>
        <w:t>плотная</w:t>
      </w:r>
      <w:r>
        <w:rPr>
          <w:sz w:val="28"/>
          <w:szCs w:val="28"/>
        </w:rPr>
        <w:tab/>
      </w:r>
      <w:r>
        <w:rPr>
          <w:sz w:val="28"/>
          <w:szCs w:val="28"/>
        </w:rPr>
        <w:tab/>
      </w:r>
      <w:r>
        <w:rPr>
          <w:sz w:val="28"/>
          <w:szCs w:val="28"/>
        </w:rPr>
        <w:tab/>
      </w:r>
      <w:r>
        <w:rPr>
          <w:sz w:val="28"/>
          <w:szCs w:val="28"/>
        </w:rPr>
        <w:tab/>
      </w:r>
      <w:r>
        <w:rPr>
          <w:sz w:val="28"/>
          <w:szCs w:val="28"/>
        </w:rPr>
        <w:tab/>
      </w:r>
      <w:r>
        <w:rPr>
          <w:sz w:val="28"/>
          <w:szCs w:val="28"/>
        </w:rPr>
        <w:tab/>
        <w:t>21,2</w:t>
      </w:r>
      <w:r w:rsidRPr="00B5467A">
        <w:rPr>
          <w:sz w:val="28"/>
          <w:szCs w:val="28"/>
        </w:rPr>
        <w:t xml:space="preserve"> </w:t>
      </w:r>
      <w:r>
        <w:rPr>
          <w:sz w:val="28"/>
          <w:szCs w:val="28"/>
        </w:rPr>
        <w:t>–</w:t>
      </w:r>
      <w:r w:rsidRPr="00B5467A">
        <w:rPr>
          <w:sz w:val="28"/>
          <w:szCs w:val="28"/>
        </w:rPr>
        <w:t xml:space="preserve"> </w:t>
      </w:r>
      <w:smartTag w:uri="urn:schemas-microsoft-com:office:smarttags" w:element="metricconverter">
        <w:smartTagPr>
          <w:attr w:name="ProductID" w:val="38 м"/>
        </w:smartTagPr>
        <w:r>
          <w:rPr>
            <w:sz w:val="28"/>
            <w:szCs w:val="28"/>
          </w:rPr>
          <w:t>22,3</w:t>
        </w:r>
        <w:r w:rsidRPr="00B5467A">
          <w:rPr>
            <w:sz w:val="28"/>
            <w:szCs w:val="28"/>
          </w:rPr>
          <w:t xml:space="preserve"> м</w:t>
        </w:r>
      </w:smartTag>
    </w:p>
    <w:p w:rsidR="00102B94" w:rsidRDefault="00102B94" w:rsidP="007F6A04">
      <w:pPr>
        <w:widowControl w:val="0"/>
        <w:numPr>
          <w:ilvl w:val="0"/>
          <w:numId w:val="8"/>
        </w:numPr>
        <w:tabs>
          <w:tab w:val="left" w:pos="1560"/>
        </w:tabs>
        <w:autoSpaceDE w:val="0"/>
        <w:autoSpaceDN w:val="0"/>
        <w:adjustRightInd w:val="0"/>
        <w:ind w:firstLine="709"/>
        <w:jc w:val="both"/>
        <w:rPr>
          <w:sz w:val="28"/>
          <w:szCs w:val="28"/>
        </w:rPr>
      </w:pPr>
      <w:r>
        <w:rPr>
          <w:sz w:val="28"/>
          <w:szCs w:val="28"/>
        </w:rPr>
        <w:t>песок мелкозернистый</w:t>
      </w:r>
      <w:r>
        <w:rPr>
          <w:sz w:val="28"/>
          <w:szCs w:val="28"/>
        </w:rPr>
        <w:tab/>
      </w:r>
      <w:r>
        <w:rPr>
          <w:sz w:val="28"/>
          <w:szCs w:val="28"/>
        </w:rPr>
        <w:tab/>
      </w:r>
      <w:r>
        <w:rPr>
          <w:sz w:val="28"/>
          <w:szCs w:val="28"/>
        </w:rPr>
        <w:tab/>
      </w:r>
      <w:r>
        <w:rPr>
          <w:sz w:val="28"/>
          <w:szCs w:val="28"/>
        </w:rPr>
        <w:tab/>
        <w:t xml:space="preserve">22,3 – </w:t>
      </w:r>
      <w:smartTag w:uri="urn:schemas-microsoft-com:office:smarttags" w:element="metricconverter">
        <w:smartTagPr>
          <w:attr w:name="ProductID" w:val="38 м"/>
        </w:smartTagPr>
        <w:r>
          <w:rPr>
            <w:sz w:val="28"/>
            <w:szCs w:val="28"/>
          </w:rPr>
          <w:t>34,7 м</w:t>
        </w:r>
      </w:smartTag>
      <w:r>
        <w:rPr>
          <w:sz w:val="28"/>
          <w:szCs w:val="28"/>
        </w:rPr>
        <w:t>;</w:t>
      </w:r>
    </w:p>
    <w:p w:rsidR="00102B94" w:rsidRDefault="00102B94" w:rsidP="007F6A04">
      <w:pPr>
        <w:widowControl w:val="0"/>
        <w:numPr>
          <w:ilvl w:val="0"/>
          <w:numId w:val="8"/>
        </w:numPr>
        <w:tabs>
          <w:tab w:val="left" w:pos="1560"/>
        </w:tabs>
        <w:autoSpaceDE w:val="0"/>
        <w:autoSpaceDN w:val="0"/>
        <w:adjustRightInd w:val="0"/>
        <w:ind w:firstLine="709"/>
        <w:jc w:val="both"/>
        <w:rPr>
          <w:sz w:val="28"/>
          <w:szCs w:val="28"/>
        </w:rPr>
      </w:pPr>
      <w:r>
        <w:rPr>
          <w:sz w:val="28"/>
          <w:szCs w:val="28"/>
        </w:rPr>
        <w:t>глина плотная</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34,7 – </w:t>
      </w:r>
      <w:smartTag w:uri="urn:schemas-microsoft-com:office:smarttags" w:element="metricconverter">
        <w:smartTagPr>
          <w:attr w:name="ProductID" w:val="38 м"/>
        </w:smartTagPr>
        <w:r>
          <w:rPr>
            <w:sz w:val="28"/>
            <w:szCs w:val="28"/>
          </w:rPr>
          <w:t>37,0 м</w:t>
        </w:r>
      </w:smartTag>
      <w:r>
        <w:rPr>
          <w:sz w:val="28"/>
          <w:szCs w:val="28"/>
        </w:rPr>
        <w:t>;</w:t>
      </w:r>
    </w:p>
    <w:p w:rsidR="00102B94" w:rsidRDefault="00102B94" w:rsidP="007F6A04">
      <w:pPr>
        <w:widowControl w:val="0"/>
        <w:numPr>
          <w:ilvl w:val="0"/>
          <w:numId w:val="8"/>
        </w:numPr>
        <w:tabs>
          <w:tab w:val="left" w:pos="1560"/>
        </w:tabs>
        <w:autoSpaceDE w:val="0"/>
        <w:autoSpaceDN w:val="0"/>
        <w:adjustRightInd w:val="0"/>
        <w:ind w:firstLine="709"/>
        <w:jc w:val="both"/>
        <w:rPr>
          <w:sz w:val="28"/>
          <w:szCs w:val="28"/>
        </w:rPr>
      </w:pPr>
      <w:r>
        <w:rPr>
          <w:sz w:val="28"/>
          <w:szCs w:val="28"/>
        </w:rPr>
        <w:t xml:space="preserve">известняк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37,0-</w:t>
      </w:r>
      <w:smartTag w:uri="urn:schemas-microsoft-com:office:smarttags" w:element="metricconverter">
        <w:smartTagPr>
          <w:attr w:name="ProductID" w:val="38 м"/>
        </w:smartTagPr>
        <w:r>
          <w:rPr>
            <w:sz w:val="28"/>
            <w:szCs w:val="28"/>
          </w:rPr>
          <w:t>44,5 м</w:t>
        </w:r>
      </w:smartTag>
      <w:r>
        <w:rPr>
          <w:sz w:val="28"/>
          <w:szCs w:val="28"/>
        </w:rPr>
        <w:t>;</w:t>
      </w: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Pr="00B86C6D" w:rsidRDefault="00102B94" w:rsidP="00F67352">
      <w:pPr>
        <w:jc w:val="center"/>
        <w:rPr>
          <w:b/>
          <w:i/>
          <w:sz w:val="40"/>
          <w:szCs w:val="40"/>
        </w:rPr>
      </w:pPr>
      <w:r>
        <w:rPr>
          <w:noProof/>
        </w:rPr>
        <w:pict>
          <v:group id="_x0000_s1200" style="position:absolute;left:0;text-align:left;margin-left:-45pt;margin-top:-31.8pt;width:551.65pt;height:810pt;z-index:251662848" coordorigin="621,354" coordsize="11033,16200">
            <v:rect id="Rectangle 22" o:spid="_x0000_s1201"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style="mso-next-textbox:#Rectangle 22" inset="1pt,1pt,1pt,1pt">
                <w:txbxContent>
                  <w:p w:rsidR="00102B94" w:rsidRPr="00867043" w:rsidRDefault="00102B94" w:rsidP="00F67352">
                    <w:pPr>
                      <w:jc w:val="center"/>
                    </w:pPr>
                    <w:r>
                      <w:t>2</w:t>
                    </w:r>
                  </w:p>
                </w:txbxContent>
              </v:textbox>
            </v:rect>
            <v:group id="_x0000_s1202" style="position:absolute;left:621;top:354;width:11033;height:16200" coordorigin="621,354" coordsize="11033,16200">
              <v:rect id="Rectangle 23" o:spid="_x0000_s1203"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style="mso-next-textbox:#Rectangle 23" inset="1pt,1pt,1pt,1pt">
                  <w:txbxContent>
                    <w:p w:rsidR="00102B94" w:rsidRPr="00582BB7" w:rsidRDefault="00102B94" w:rsidP="00F67352">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F67352"/>
                  </w:txbxContent>
                </v:textbox>
              </v:rect>
              <v:group id="_x0000_s1204" style="position:absolute;left:621;top:354;width:11033;height:16200" coordorigin="621,414" coordsize="11033,16200">
                <v:line id="Line 12" o:spid="_x0000_s1205"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206" style="position:absolute;left:621;top:414;width:11033;height:16200" coordorigin="584,414" coordsize="11033,16020">
                  <v:line id="Line 11" o:spid="_x0000_s1207"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208" style="position:absolute;left:584;top:414;width:11033;height:16020" coordorigin="584,414" coordsize="11033,16020">
                    <v:line id="Line 15" o:spid="_x0000_s1209"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210" style="position:absolute;left:584;top:414;width:11033;height:16020" coordorigin="584,414" coordsize="11033,16231">
                      <v:rect id="Rectangle 21" o:spid="_x0000_s1211"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style="mso-next-textbox:#Rectangle 21" inset="1pt,1pt,1pt,1pt">
                          <w:txbxContent>
                            <w:p w:rsidR="00102B94" w:rsidRDefault="00102B94" w:rsidP="00F67352">
                              <w:pPr>
                                <w:pStyle w:val="a"/>
                                <w:jc w:val="center"/>
                                <w:rPr>
                                  <w:sz w:val="18"/>
                                </w:rPr>
                              </w:pPr>
                              <w:r>
                                <w:rPr>
                                  <w:sz w:val="18"/>
                                </w:rPr>
                                <w:t>Лист</w:t>
                              </w:r>
                            </w:p>
                          </w:txbxContent>
                        </v:textbox>
                      </v:rect>
                      <v:group id="_x0000_s1212" style="position:absolute;left:584;top:414;width:11033;height:16231" coordorigin="584,414" coordsize="11033,16231">
                        <v:rect id="Rectangle 20" o:spid="_x0000_s1213"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style="mso-next-textbox:#Rectangle 20" inset="1pt,1pt,1pt,1pt">
                            <w:txbxContent>
                              <w:p w:rsidR="00102B94" w:rsidRDefault="00102B94" w:rsidP="00F67352">
                                <w:pPr>
                                  <w:pStyle w:val="a"/>
                                  <w:jc w:val="center"/>
                                  <w:rPr>
                                    <w:sz w:val="18"/>
                                  </w:rPr>
                                </w:pPr>
                                <w:r>
                                  <w:rPr>
                                    <w:sz w:val="18"/>
                                  </w:rPr>
                                  <w:t>Дата</w:t>
                                </w:r>
                              </w:p>
                            </w:txbxContent>
                          </v:textbox>
                        </v:rect>
                        <v:group id="_x0000_s1214" style="position:absolute;left:584;top:414;width:11033;height:16231" coordorigin="584,414" coordsize="11033,16231">
                          <v:rect id="Rectangle 19" o:spid="_x0000_s1215"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style="mso-next-textbox:#Rectangle 19" inset="1pt,1pt,1pt,1pt">
                              <w:txbxContent>
                                <w:p w:rsidR="00102B94" w:rsidRDefault="00102B94" w:rsidP="00F67352">
                                  <w:pPr>
                                    <w:pStyle w:val="a"/>
                                    <w:jc w:val="center"/>
                                    <w:rPr>
                                      <w:sz w:val="18"/>
                                    </w:rPr>
                                  </w:pPr>
                                  <w:r>
                                    <w:rPr>
                                      <w:sz w:val="18"/>
                                    </w:rPr>
                                    <w:t>Подпись</w:t>
                                  </w:r>
                                </w:p>
                              </w:txbxContent>
                            </v:textbox>
                          </v:rect>
                          <v:group id="_x0000_s1216" style="position:absolute;left:584;top:414;width:11033;height:16231" coordorigin="584,414" coordsize="11033,16231">
                            <v:rect id="Rectangle 16" o:spid="_x0000_s1217"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style="mso-next-textbox:#Rectangle 16" inset="0,0,0,0">
                                <w:txbxContent>
                                  <w:p w:rsidR="00102B94" w:rsidRDefault="00102B94" w:rsidP="00F67352">
                                    <w:pPr>
                                      <w:pStyle w:val="a"/>
                                      <w:jc w:val="center"/>
                                      <w:rPr>
                                        <w:sz w:val="18"/>
                                      </w:rPr>
                                    </w:pPr>
                                    <w:r>
                                      <w:rPr>
                                        <w:sz w:val="18"/>
                                      </w:rPr>
                                      <w:t>Изм.</w:t>
                                    </w:r>
                                  </w:p>
                                </w:txbxContent>
                              </v:textbox>
                            </v:rect>
                            <v:group id="_x0000_s1218" style="position:absolute;left:584;top:414;width:11033;height:16231" coordorigin="584,414" coordsize="11033,16231">
                              <v:line id="Line 6" o:spid="_x0000_s1219"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220"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221"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222"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223" style="position:absolute;left:584;top:414;width:11033;height:16231" coordorigin="584,414" coordsize="11033,16231">
                                <v:rect id="Rectangle 5" o:spid="_x0000_s1224"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225"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226"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227" style="position:absolute;left:584;top:11870;width:11021;height:4775" coordorigin="584,11870" coordsize="11021,4775">
                                  <v:group id="_x0000_s1228" style="position:absolute;left:1166;top:15766;width:10439;height:879" coordorigin="1166,15766" coordsize="10439,879">
                                    <v:group id="_x0000_s1229" style="position:absolute;left:1166;top:15766;width:10439;height:879" coordorigin="1166,15766" coordsize="10439,879">
                                      <v:line id="Line 7" o:spid="_x0000_s1230"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231"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style="mso-next-textbox:#Rectangle 17" inset="0,0,0,0">
                                          <w:txbxContent>
                                            <w:p w:rsidR="00102B94" w:rsidRDefault="00102B94" w:rsidP="00F67352">
                                              <w:pPr>
                                                <w:pStyle w:val="a"/>
                                                <w:rPr>
                                                  <w:sz w:val="18"/>
                                                </w:rPr>
                                              </w:pPr>
                                              <w:r>
                                                <w:rPr>
                                                  <w:sz w:val="18"/>
                                                  <w:lang w:val="ru-RU"/>
                                                </w:rPr>
                                                <w:t xml:space="preserve"> Кол.уч </w:t>
                                              </w:r>
                                              <w:r>
                                                <w:rPr>
                                                  <w:sz w:val="18"/>
                                                </w:rPr>
                                                <w:t>Лист</w:t>
                                              </w:r>
                                            </w:p>
                                          </w:txbxContent>
                                        </v:textbox>
                                      </v:rect>
                                    </v:group>
                                    <v:rect id="Rectangle 18" o:spid="_x0000_s1232"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style="mso-next-textbox:#Rectangle 18" inset="1pt,1pt,1pt,1pt">
                                        <w:txbxContent>
                                          <w:p w:rsidR="00102B94" w:rsidRPr="00935F45" w:rsidRDefault="00102B94" w:rsidP="00F67352">
                                            <w:pPr>
                                              <w:pStyle w:val="a"/>
                                              <w:jc w:val="center"/>
                                              <w:rPr>
                                                <w:sz w:val="18"/>
                                                <w:lang w:val="ru-RU"/>
                                              </w:rPr>
                                            </w:pPr>
                                            <w:r>
                                              <w:rPr>
                                                <w:sz w:val="18"/>
                                              </w:rPr>
                                              <w:t>№ док</w:t>
                                            </w:r>
                                            <w:r>
                                              <w:rPr>
                                                <w:sz w:val="18"/>
                                                <w:lang w:val="ru-RU"/>
                                              </w:rPr>
                                              <w:t>.</w:t>
                                            </w:r>
                                          </w:p>
                                        </w:txbxContent>
                                      </v:textbox>
                                    </v:rect>
                                  </v:group>
                                  <v:group id="_x0000_s1233" style="position:absolute;left:584;top:11870;width:572;height:4771" coordorigin="662,11675" coordsize="737,4773">
                                    <v:rect id="_x0000_s1234" style="position:absolute;left:662;top:11675;width:737;height:4773" filled="f" strokeweight="2pt"/>
                                    <v:line id="_x0000_s1235" style="position:absolute" from="1002,11675" to="1002,16448" strokeweight="2pt"/>
                                    <v:line id="_x0000_s1236" style="position:absolute" from="662,11675" to="1399,11675" strokeweight="2pt"/>
                                    <v:line id="_x0000_s1237" style="position:absolute" from="662,13092" to="1399,13092" strokeweight="2pt"/>
                                    <v:line id="_x0000_s1238" style="position:absolute" from="662,15077" to="1399,15077" strokeweight="2pt"/>
                                    <v:shape id="_x0000_s1239" type="#_x0000_t202" style="position:absolute;left:713;top:11727;width:252;height:1316" filled="f" stroked="f">
                                      <v:textbox style="mso-next-textbox:#_x0000_s123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F67352"/>
                                        </w:txbxContent>
                                      </v:textbox>
                                    </v:shape>
                                    <v:shape id="_x0000_s1240" type="#_x0000_t202" style="position:absolute;left:713;top:13127;width:252;height:1904" filled="f" stroked="f">
                                      <v:textbox style="mso-next-textbox:#_x0000_s1240"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F67352"/>
                                        </w:txbxContent>
                                      </v:textbox>
                                    </v:shape>
                                    <v:shape id="_x0000_s1241" type="#_x0000_t202" style="position:absolute;left:713;top:15115;width:252;height:1316" filled="f" stroked="f">
                                      <v:textbox style="mso-next-textbox:#_x0000_s1241"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F67352"/>
                                        </w:txbxContent>
                                      </v:textbox>
                                    </v:shape>
                                    <v:shape id="_x0000_s1242" type="#_x0000_t202" style="position:absolute;left:1077;top:11727;width:252;height:1316" filled="f" stroked="f">
                                      <v:textbox style="mso-next-textbox:#_x0000_s1242"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F67352"/>
                                          <w:p w:rsidR="00102B94" w:rsidRPr="00A96BAF" w:rsidRDefault="00102B94" w:rsidP="00F67352">
                                            <w:pPr>
                                              <w:pStyle w:val="a"/>
                                              <w:jc w:val="center"/>
                                              <w:rPr>
                                                <w:sz w:val="18"/>
                                                <w:lang w:val="ru-RU"/>
                                              </w:rPr>
                                            </w:pPr>
                                            <w:r>
                                              <w:rPr>
                                                <w:sz w:val="18"/>
                                                <w:lang w:val="ru-RU"/>
                                              </w:rPr>
                                              <w:t>П</w:t>
                                            </w:r>
                                          </w:p>
                                        </w:txbxContent>
                                      </v:textbox>
                                    </v:shape>
                                    <v:shape id="_x0000_s1243" type="#_x0000_t202" style="position:absolute;left:1077;top:15115;width:252;height:1316" filled="f" stroked="f">
                                      <v:textbox style="mso-next-textbox:#_x0000_s1243" inset="0,0,0,0">
                                        <w:txbxContent>
                                          <w:p w:rsidR="00102B94" w:rsidRDefault="00102B94" w:rsidP="00F67352"/>
                                        </w:txbxContent>
                                      </v:textbox>
                                    </v:shape>
                                  </v:group>
                                </v:group>
                              </v:group>
                              <v:line id="Line 8" o:spid="_x0000_s1244"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Pr>
          <w:b/>
          <w:i/>
          <w:sz w:val="40"/>
          <w:szCs w:val="40"/>
        </w:rPr>
        <w:t xml:space="preserve">Обзорная карта </w:t>
      </w:r>
    </w:p>
    <w:p w:rsidR="00102B94" w:rsidRPr="00B17C3A" w:rsidRDefault="00102B94" w:rsidP="00F67352">
      <w:pPr>
        <w:jc w:val="center"/>
        <w:rPr>
          <w:i/>
          <w:sz w:val="32"/>
          <w:szCs w:val="32"/>
        </w:rPr>
      </w:pPr>
      <w:r w:rsidRPr="00B17C3A">
        <w:rPr>
          <w:i/>
          <w:sz w:val="32"/>
          <w:szCs w:val="32"/>
        </w:rPr>
        <w:t xml:space="preserve">расположения </w:t>
      </w:r>
      <w:r w:rsidRPr="004F75B8">
        <w:rPr>
          <w:i/>
          <w:sz w:val="32"/>
          <w:szCs w:val="32"/>
        </w:rPr>
        <w:t>эксплуатационной скважины</w:t>
      </w:r>
      <w:r>
        <w:rPr>
          <w:i/>
          <w:sz w:val="32"/>
          <w:szCs w:val="32"/>
        </w:rPr>
        <w:t>, подлежащей тампонажу</w:t>
      </w:r>
    </w:p>
    <w:p w:rsidR="00102B94" w:rsidRPr="00B17C3A" w:rsidRDefault="00102B94" w:rsidP="00F67352">
      <w:pPr>
        <w:rPr>
          <w:sz w:val="28"/>
          <w:szCs w:val="28"/>
        </w:rPr>
      </w:pPr>
    </w:p>
    <w:p w:rsidR="00102B94" w:rsidRDefault="00102B94" w:rsidP="00F67352">
      <w:pPr>
        <w:jc w:val="center"/>
        <w:rPr>
          <w:sz w:val="28"/>
          <w:szCs w:val="28"/>
        </w:rPr>
      </w:pPr>
      <w:r>
        <w:rPr>
          <w:noProof/>
        </w:rPr>
        <w:pict>
          <v:shape id="_x0000_s1245" type="#_x0000_t75" style="position:absolute;left:0;text-align:left;margin-left:0;margin-top:27.3pt;width:487.75pt;height:422.8pt;z-index:-251654656">
            <v:imagedata r:id="rId11" o:title="" cropbottom="49087f" cropright="38702f" gain="74473f"/>
            <w10:wrap type="square"/>
          </v:shape>
        </w:pict>
      </w:r>
      <w:r>
        <w:rPr>
          <w:sz w:val="28"/>
          <w:szCs w:val="28"/>
        </w:rPr>
        <w:t>М 1:50000</w:t>
      </w:r>
    </w:p>
    <w:p w:rsidR="00102B94" w:rsidRDefault="00102B94" w:rsidP="00C5020A">
      <w:pPr>
        <w:widowControl w:val="0"/>
        <w:tabs>
          <w:tab w:val="left" w:pos="1560"/>
        </w:tabs>
        <w:autoSpaceDE w:val="0"/>
        <w:autoSpaceDN w:val="0"/>
        <w:adjustRightInd w:val="0"/>
        <w:jc w:val="both"/>
        <w:rPr>
          <w:sz w:val="28"/>
          <w:szCs w:val="28"/>
        </w:rPr>
      </w:pPr>
      <w:r>
        <w:rPr>
          <w:noProof/>
        </w:rPr>
        <w:pict>
          <v:oval id="_x0000_s1246" style="position:absolute;left:0;text-align:left;margin-left:260.25pt;margin-top:247.45pt;width:6.25pt;height:6.25pt;z-index:251664896" fillcolor="red" strokeweight="1.25pt"/>
        </w:pict>
      </w:r>
    </w:p>
    <w:p w:rsidR="00102B94" w:rsidRDefault="00102B94" w:rsidP="00F67352">
      <w:pPr>
        <w:jc w:val="center"/>
        <w:rPr>
          <w:b/>
        </w:rPr>
      </w:pPr>
    </w:p>
    <w:p w:rsidR="00102B94" w:rsidRPr="00292760" w:rsidRDefault="00102B94" w:rsidP="00F67352">
      <w:pPr>
        <w:jc w:val="center"/>
        <w:rPr>
          <w:b/>
          <w:sz w:val="28"/>
          <w:szCs w:val="28"/>
        </w:rPr>
      </w:pPr>
      <w:r w:rsidRPr="00292760">
        <w:rPr>
          <w:b/>
          <w:sz w:val="28"/>
          <w:szCs w:val="28"/>
        </w:rPr>
        <w:t>Рис. 1.</w:t>
      </w:r>
    </w:p>
    <w:p w:rsidR="00102B94" w:rsidRDefault="00102B94" w:rsidP="00F67352">
      <w:pPr>
        <w:jc w:val="center"/>
      </w:pPr>
    </w:p>
    <w:p w:rsidR="00102B94" w:rsidRDefault="00102B94" w:rsidP="00F67352">
      <w:pPr>
        <w:jc w:val="center"/>
      </w:pPr>
    </w:p>
    <w:p w:rsidR="00102B94" w:rsidRDefault="00102B94" w:rsidP="00F67352">
      <w:pPr>
        <w:jc w:val="center"/>
        <w:rPr>
          <w:sz w:val="28"/>
          <w:szCs w:val="28"/>
        </w:rPr>
      </w:pPr>
      <w:r>
        <w:rPr>
          <w:sz w:val="28"/>
          <w:szCs w:val="28"/>
        </w:rPr>
        <w:t xml:space="preserve">УСЛОВНЫЕ ОБОЗНАЧЕНИЯ </w:t>
      </w:r>
    </w:p>
    <w:p w:rsidR="00102B94" w:rsidRDefault="00102B94" w:rsidP="00F67352">
      <w:pPr>
        <w:jc w:val="center"/>
        <w:rPr>
          <w:sz w:val="28"/>
          <w:szCs w:val="28"/>
        </w:rPr>
      </w:pPr>
    </w:p>
    <w:p w:rsidR="00102B94" w:rsidRDefault="00102B94" w:rsidP="00F67352">
      <w:pPr>
        <w:jc w:val="center"/>
        <w:rPr>
          <w:sz w:val="28"/>
          <w:szCs w:val="28"/>
        </w:rPr>
      </w:pPr>
    </w:p>
    <w:p w:rsidR="00102B94" w:rsidRPr="006E2863" w:rsidRDefault="00102B94" w:rsidP="00F67352">
      <w:pPr>
        <w:jc w:val="center"/>
        <w:rPr>
          <w:sz w:val="28"/>
          <w:szCs w:val="28"/>
        </w:rPr>
      </w:pPr>
      <w:r>
        <w:rPr>
          <w:noProof/>
        </w:rPr>
        <w:pict>
          <v:oval id="_x0000_s1247" style="position:absolute;left:0;text-align:left;margin-left:94.5pt;margin-top:6.2pt;width:9.05pt;height:9.05pt;z-index:251663872" fillcolor="red" strokeweight="1.25pt"/>
        </w:pict>
      </w:r>
      <w:r>
        <w:rPr>
          <w:i/>
          <w:sz w:val="32"/>
          <w:szCs w:val="32"/>
        </w:rPr>
        <w:t xml:space="preserve"> -  </w:t>
      </w:r>
      <w:r w:rsidRPr="004F75B8">
        <w:rPr>
          <w:i/>
          <w:sz w:val="32"/>
          <w:szCs w:val="32"/>
        </w:rPr>
        <w:t>скважин</w:t>
      </w:r>
      <w:r>
        <w:rPr>
          <w:i/>
          <w:sz w:val="32"/>
          <w:szCs w:val="32"/>
        </w:rPr>
        <w:t>а, подлежащая тампонажу</w:t>
      </w:r>
    </w:p>
    <w:p w:rsidR="00102B94" w:rsidRDefault="00102B94" w:rsidP="00F67352">
      <w:pPr>
        <w:jc w:val="cente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tabs>
          <w:tab w:val="left" w:pos="1560"/>
        </w:tabs>
        <w:autoSpaceDE w:val="0"/>
        <w:autoSpaceDN w:val="0"/>
        <w:adjustRightInd w:val="0"/>
        <w:jc w:val="both"/>
        <w:rPr>
          <w:sz w:val="28"/>
          <w:szCs w:val="28"/>
        </w:rPr>
      </w:pPr>
    </w:p>
    <w:p w:rsidR="00102B94" w:rsidRDefault="00102B94" w:rsidP="00C5020A">
      <w:pPr>
        <w:widowControl w:val="0"/>
        <w:numPr>
          <w:ilvl w:val="0"/>
          <w:numId w:val="8"/>
        </w:numPr>
        <w:tabs>
          <w:tab w:val="left" w:pos="1560"/>
        </w:tabs>
        <w:autoSpaceDE w:val="0"/>
        <w:autoSpaceDN w:val="0"/>
        <w:adjustRightInd w:val="0"/>
        <w:ind w:firstLine="709"/>
        <w:jc w:val="both"/>
        <w:rPr>
          <w:sz w:val="28"/>
          <w:szCs w:val="28"/>
        </w:rPr>
      </w:pPr>
      <w:r>
        <w:rPr>
          <w:noProof/>
        </w:rPr>
        <w:pict>
          <v:group id="_x0000_s1248" style="position:absolute;left:0;text-align:left;margin-left:-45pt;margin-top:-31.8pt;width:551.65pt;height:810pt;z-index:251654656" coordorigin="621,354" coordsize="11033,16200">
            <v:rect id="Rectangle 22" o:spid="_x0000_s1249"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3</w:t>
                    </w:r>
                  </w:p>
                </w:txbxContent>
              </v:textbox>
            </v:rect>
            <v:group id="_x0000_s1250" style="position:absolute;left:621;top:354;width:11033;height:16200" coordorigin="621,354" coordsize="11033,16200">
              <v:rect id="Rectangle 23" o:spid="_x0000_s1251"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867043">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867043"/>
                  </w:txbxContent>
                </v:textbox>
              </v:rect>
              <v:group id="_x0000_s1252" style="position:absolute;left:621;top:354;width:11033;height:16200" coordorigin="621,414" coordsize="11033,16200">
                <v:line id="Line 12" o:spid="_x0000_s1253"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254" style="position:absolute;left:621;top:414;width:11033;height:16200" coordorigin="584,414" coordsize="11033,16020">
                  <v:line id="Line 11" o:spid="_x0000_s1255"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256" style="position:absolute;left:584;top:414;width:11033;height:16020" coordorigin="584,414" coordsize="11033,16020">
                    <v:line id="Line 15" o:spid="_x0000_s1257"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258" style="position:absolute;left:584;top:414;width:11033;height:16020" coordorigin="584,414" coordsize="11033,16231">
                      <v:rect id="Rectangle 21" o:spid="_x0000_s1259"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867043">
                              <w:pPr>
                                <w:pStyle w:val="a"/>
                                <w:jc w:val="center"/>
                                <w:rPr>
                                  <w:sz w:val="18"/>
                                </w:rPr>
                              </w:pPr>
                              <w:r>
                                <w:rPr>
                                  <w:sz w:val="18"/>
                                </w:rPr>
                                <w:t>Лист</w:t>
                              </w:r>
                            </w:p>
                          </w:txbxContent>
                        </v:textbox>
                      </v:rect>
                      <v:group id="_x0000_s1260" style="position:absolute;left:584;top:414;width:11033;height:16231" coordorigin="584,414" coordsize="11033,16231">
                        <v:rect id="Rectangle 20" o:spid="_x0000_s1261"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867043">
                                <w:pPr>
                                  <w:pStyle w:val="a"/>
                                  <w:jc w:val="center"/>
                                  <w:rPr>
                                    <w:sz w:val="18"/>
                                  </w:rPr>
                                </w:pPr>
                                <w:r>
                                  <w:rPr>
                                    <w:sz w:val="18"/>
                                  </w:rPr>
                                  <w:t>Дата</w:t>
                                </w:r>
                              </w:p>
                            </w:txbxContent>
                          </v:textbox>
                        </v:rect>
                        <v:group id="_x0000_s1262" style="position:absolute;left:584;top:414;width:11033;height:16231" coordorigin="584,414" coordsize="11033,16231">
                          <v:rect id="Rectangle 19" o:spid="_x0000_s1263"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867043">
                                  <w:pPr>
                                    <w:pStyle w:val="a"/>
                                    <w:jc w:val="center"/>
                                    <w:rPr>
                                      <w:sz w:val="18"/>
                                    </w:rPr>
                                  </w:pPr>
                                  <w:r>
                                    <w:rPr>
                                      <w:sz w:val="18"/>
                                    </w:rPr>
                                    <w:t>Подпись</w:t>
                                  </w:r>
                                </w:p>
                              </w:txbxContent>
                            </v:textbox>
                          </v:rect>
                          <v:group id="_x0000_s1264" style="position:absolute;left:584;top:414;width:11033;height:16231" coordorigin="584,414" coordsize="11033,16231">
                            <v:rect id="Rectangle 16" o:spid="_x0000_s1265"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867043">
                                    <w:pPr>
                                      <w:pStyle w:val="a"/>
                                      <w:jc w:val="center"/>
                                      <w:rPr>
                                        <w:sz w:val="18"/>
                                      </w:rPr>
                                    </w:pPr>
                                    <w:r>
                                      <w:rPr>
                                        <w:sz w:val="18"/>
                                      </w:rPr>
                                      <w:t>Изм.</w:t>
                                    </w:r>
                                  </w:p>
                                </w:txbxContent>
                              </v:textbox>
                            </v:rect>
                            <v:group id="_x0000_s1266" style="position:absolute;left:584;top:414;width:11033;height:16231" coordorigin="584,414" coordsize="11033,16231">
                              <v:line id="Line 6" o:spid="_x0000_s1267"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268"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269"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270"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271" style="position:absolute;left:584;top:414;width:11033;height:16231" coordorigin="584,414" coordsize="11033,16231">
                                <v:rect id="Rectangle 5" o:spid="_x0000_s1272"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273"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274"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275" style="position:absolute;left:584;top:11870;width:11021;height:4775" coordorigin="584,11870" coordsize="11021,4775">
                                  <v:group id="_x0000_s1276" style="position:absolute;left:1166;top:15766;width:10439;height:879" coordorigin="1166,15766" coordsize="10439,879">
                                    <v:group id="_x0000_s1277" style="position:absolute;left:1166;top:15766;width:10439;height:879" coordorigin="1166,15766" coordsize="10439,879">
                                      <v:line id="Line 7" o:spid="_x0000_s1278"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279"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867043">
                                              <w:pPr>
                                                <w:pStyle w:val="a"/>
                                                <w:rPr>
                                                  <w:sz w:val="18"/>
                                                </w:rPr>
                                              </w:pPr>
                                              <w:r>
                                                <w:rPr>
                                                  <w:sz w:val="18"/>
                                                  <w:lang w:val="ru-RU"/>
                                                </w:rPr>
                                                <w:t xml:space="preserve"> Кол.уч </w:t>
                                              </w:r>
                                              <w:r>
                                                <w:rPr>
                                                  <w:sz w:val="18"/>
                                                </w:rPr>
                                                <w:t>Лист</w:t>
                                              </w:r>
                                            </w:p>
                                          </w:txbxContent>
                                        </v:textbox>
                                      </v:rect>
                                    </v:group>
                                    <v:rect id="Rectangle 18" o:spid="_x0000_s1280"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867043">
                                            <w:pPr>
                                              <w:pStyle w:val="a"/>
                                              <w:jc w:val="center"/>
                                              <w:rPr>
                                                <w:sz w:val="18"/>
                                                <w:lang w:val="ru-RU"/>
                                              </w:rPr>
                                            </w:pPr>
                                            <w:r>
                                              <w:rPr>
                                                <w:sz w:val="18"/>
                                              </w:rPr>
                                              <w:t>№ док</w:t>
                                            </w:r>
                                            <w:r>
                                              <w:rPr>
                                                <w:sz w:val="18"/>
                                                <w:lang w:val="ru-RU"/>
                                              </w:rPr>
                                              <w:t>.</w:t>
                                            </w:r>
                                          </w:p>
                                        </w:txbxContent>
                                      </v:textbox>
                                    </v:rect>
                                  </v:group>
                                  <v:group id="_x0000_s1281" style="position:absolute;left:584;top:11870;width:572;height:4771" coordorigin="662,11675" coordsize="737,4773">
                                    <v:rect id="_x0000_s1282" style="position:absolute;left:662;top:11675;width:737;height:4773" filled="f" strokeweight="2pt"/>
                                    <v:line id="_x0000_s1283" style="position:absolute" from="1002,11675" to="1002,16448" strokeweight="2pt"/>
                                    <v:line id="_x0000_s1284" style="position:absolute" from="662,11675" to="1399,11675" strokeweight="2pt"/>
                                    <v:line id="_x0000_s1285" style="position:absolute" from="662,13092" to="1399,13092" strokeweight="2pt"/>
                                    <v:line id="_x0000_s1286" style="position:absolute" from="662,15077" to="1399,15077" strokeweight="2pt"/>
                                    <v:shape id="_x0000_s1287" type="#_x0000_t202" style="position:absolute;left:713;top:11727;width:252;height:1316" filled="f" stroked="f">
                                      <v:textbox style="mso-next-textbox:#_x0000_s1287"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867043"/>
                                        </w:txbxContent>
                                      </v:textbox>
                                    </v:shape>
                                    <v:shape id="_x0000_s1288" type="#_x0000_t202" style="position:absolute;left:713;top:13127;width:252;height:1904" filled="f" stroked="f">
                                      <v:textbox style="mso-next-textbox:#_x0000_s1288"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867043"/>
                                        </w:txbxContent>
                                      </v:textbox>
                                    </v:shape>
                                    <v:shape id="_x0000_s1289" type="#_x0000_t202" style="position:absolute;left:713;top:15115;width:252;height:1316" filled="f" stroked="f">
                                      <v:textbox style="mso-next-textbox:#_x0000_s128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867043"/>
                                        </w:txbxContent>
                                      </v:textbox>
                                    </v:shape>
                                    <v:shape id="_x0000_s1290" type="#_x0000_t202" style="position:absolute;left:1077;top:11727;width:252;height:1316" filled="f" stroked="f">
                                      <v:textbox style="mso-next-textbox:#_x0000_s1290" inset="0,0,0,0">
                                        <w:txbxContent>
                                          <w:p w:rsidR="00102B94" w:rsidRPr="00787555" w:rsidRDefault="00102B94" w:rsidP="00787555">
                                            <w:pPr>
                                              <w:jc w:val="center"/>
                                              <w:rPr>
                                                <w:sz w:val="16"/>
                                                <w:szCs w:val="16"/>
                                              </w:rPr>
                                            </w:pPr>
                                            <w:r w:rsidRPr="00787555">
                                              <w:rPr>
                                                <w:sz w:val="16"/>
                                                <w:szCs w:val="16"/>
                                              </w:rPr>
                                              <w:t>П</w:t>
                                            </w:r>
                                          </w:p>
                                          <w:p w:rsidR="00102B94" w:rsidRPr="00A96BAF" w:rsidRDefault="00102B94" w:rsidP="00867043">
                                            <w:pPr>
                                              <w:pStyle w:val="a"/>
                                              <w:jc w:val="center"/>
                                              <w:rPr>
                                                <w:sz w:val="18"/>
                                                <w:lang w:val="ru-RU"/>
                                              </w:rPr>
                                            </w:pPr>
                                            <w:r>
                                              <w:rPr>
                                                <w:sz w:val="18"/>
                                                <w:lang w:val="ru-RU"/>
                                              </w:rPr>
                                              <w:t>П</w:t>
                                            </w:r>
                                          </w:p>
                                        </w:txbxContent>
                                      </v:textbox>
                                    </v:shape>
                                    <v:shape id="_x0000_s1291" type="#_x0000_t202" style="position:absolute;left:1077;top:15115;width:252;height:1316" filled="f" stroked="f">
                                      <v:textbox style="mso-next-textbox:#_x0000_s1474" inset="0,0,0,0">
                                        <w:txbxContent/>
                                      </v:textbox>
                                    </v:shape>
                                  </v:group>
                                </v:group>
                              </v:group>
                              <v:line id="Line 8" o:spid="_x0000_s1292"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Pr>
          <w:sz w:val="28"/>
          <w:szCs w:val="28"/>
        </w:rPr>
        <w:t xml:space="preserve">песок среднезернистый </w:t>
      </w:r>
      <w:r>
        <w:rPr>
          <w:sz w:val="28"/>
          <w:szCs w:val="28"/>
        </w:rPr>
        <w:tab/>
      </w:r>
      <w:r>
        <w:rPr>
          <w:sz w:val="28"/>
          <w:szCs w:val="28"/>
        </w:rPr>
        <w:tab/>
      </w:r>
      <w:r>
        <w:rPr>
          <w:sz w:val="28"/>
          <w:szCs w:val="28"/>
        </w:rPr>
        <w:tab/>
      </w:r>
      <w:r>
        <w:rPr>
          <w:sz w:val="28"/>
          <w:szCs w:val="28"/>
        </w:rPr>
        <w:tab/>
        <w:t xml:space="preserve">44,5 – </w:t>
      </w:r>
      <w:smartTag w:uri="urn:schemas-microsoft-com:office:smarttags" w:element="metricconverter">
        <w:smartTagPr>
          <w:attr w:name="ProductID" w:val="38 м"/>
        </w:smartTagPr>
        <w:r>
          <w:rPr>
            <w:sz w:val="28"/>
            <w:szCs w:val="28"/>
          </w:rPr>
          <w:t>45,5 м</w:t>
        </w:r>
      </w:smartTag>
      <w:r>
        <w:rPr>
          <w:sz w:val="28"/>
          <w:szCs w:val="28"/>
        </w:rPr>
        <w:t>;</w:t>
      </w:r>
    </w:p>
    <w:p w:rsidR="00102B94" w:rsidRDefault="00102B94" w:rsidP="00C5020A">
      <w:pPr>
        <w:widowControl w:val="0"/>
        <w:numPr>
          <w:ilvl w:val="0"/>
          <w:numId w:val="8"/>
        </w:numPr>
        <w:tabs>
          <w:tab w:val="left" w:pos="1560"/>
        </w:tabs>
        <w:autoSpaceDE w:val="0"/>
        <w:autoSpaceDN w:val="0"/>
        <w:adjustRightInd w:val="0"/>
        <w:ind w:firstLine="709"/>
        <w:jc w:val="both"/>
        <w:rPr>
          <w:sz w:val="28"/>
          <w:szCs w:val="28"/>
        </w:rPr>
      </w:pPr>
      <w:r w:rsidRPr="00B5467A">
        <w:rPr>
          <w:sz w:val="28"/>
          <w:szCs w:val="28"/>
        </w:rPr>
        <w:t>известняк с прослоями глин</w:t>
      </w:r>
      <w:r w:rsidRPr="00B5467A">
        <w:rPr>
          <w:sz w:val="28"/>
          <w:szCs w:val="28"/>
        </w:rPr>
        <w:tab/>
      </w:r>
      <w:r>
        <w:rPr>
          <w:sz w:val="28"/>
          <w:szCs w:val="28"/>
        </w:rPr>
        <w:tab/>
      </w:r>
      <w:r>
        <w:rPr>
          <w:sz w:val="28"/>
          <w:szCs w:val="28"/>
        </w:rPr>
        <w:tab/>
      </w:r>
      <w:r>
        <w:rPr>
          <w:sz w:val="28"/>
          <w:szCs w:val="28"/>
        </w:rPr>
        <w:tab/>
        <w:t xml:space="preserve">45,5 – </w:t>
      </w:r>
      <w:smartTag w:uri="urn:schemas-microsoft-com:office:smarttags" w:element="metricconverter">
        <w:smartTagPr>
          <w:attr w:name="ProductID" w:val="38 м"/>
        </w:smartTagPr>
        <w:r>
          <w:rPr>
            <w:sz w:val="28"/>
            <w:szCs w:val="28"/>
          </w:rPr>
          <w:t>52,8 м</w:t>
        </w:r>
      </w:smartTag>
      <w:r>
        <w:rPr>
          <w:sz w:val="28"/>
          <w:szCs w:val="28"/>
        </w:rPr>
        <w:t>;</w:t>
      </w:r>
    </w:p>
    <w:p w:rsidR="00102B94" w:rsidRDefault="00102B94" w:rsidP="007F6A04">
      <w:pPr>
        <w:widowControl w:val="0"/>
        <w:numPr>
          <w:ilvl w:val="0"/>
          <w:numId w:val="8"/>
        </w:numPr>
        <w:tabs>
          <w:tab w:val="left" w:pos="1560"/>
          <w:tab w:val="left" w:pos="6048"/>
        </w:tabs>
        <w:autoSpaceDE w:val="0"/>
        <w:autoSpaceDN w:val="0"/>
        <w:adjustRightInd w:val="0"/>
        <w:ind w:firstLine="709"/>
        <w:jc w:val="both"/>
        <w:rPr>
          <w:sz w:val="28"/>
          <w:szCs w:val="28"/>
        </w:rPr>
      </w:pPr>
      <w:r>
        <w:rPr>
          <w:sz w:val="28"/>
          <w:szCs w:val="28"/>
        </w:rPr>
        <w:t xml:space="preserve">известняк </w:t>
      </w:r>
      <w:r>
        <w:rPr>
          <w:sz w:val="28"/>
          <w:szCs w:val="28"/>
        </w:rPr>
        <w:tab/>
      </w:r>
      <w:r>
        <w:rPr>
          <w:sz w:val="28"/>
          <w:szCs w:val="28"/>
        </w:rPr>
        <w:tab/>
        <w:t xml:space="preserve">52,8 – </w:t>
      </w:r>
      <w:smartTag w:uri="urn:schemas-microsoft-com:office:smarttags" w:element="metricconverter">
        <w:smartTagPr>
          <w:attr w:name="ProductID" w:val="38 м"/>
        </w:smartTagPr>
        <w:r>
          <w:rPr>
            <w:sz w:val="28"/>
            <w:szCs w:val="28"/>
          </w:rPr>
          <w:t>56,2 м</w:t>
        </w:r>
      </w:smartTag>
      <w:r>
        <w:rPr>
          <w:sz w:val="28"/>
          <w:szCs w:val="28"/>
        </w:rPr>
        <w:t>;</w:t>
      </w:r>
    </w:p>
    <w:p w:rsidR="00102B94" w:rsidRPr="00B5467A" w:rsidRDefault="00102B94" w:rsidP="007F6A04">
      <w:pPr>
        <w:widowControl w:val="0"/>
        <w:numPr>
          <w:ilvl w:val="0"/>
          <w:numId w:val="8"/>
        </w:numPr>
        <w:tabs>
          <w:tab w:val="left" w:pos="1560"/>
          <w:tab w:val="left" w:pos="6048"/>
        </w:tabs>
        <w:autoSpaceDE w:val="0"/>
        <w:autoSpaceDN w:val="0"/>
        <w:adjustRightInd w:val="0"/>
        <w:ind w:firstLine="709"/>
        <w:jc w:val="both"/>
        <w:rPr>
          <w:sz w:val="28"/>
          <w:szCs w:val="28"/>
        </w:rPr>
      </w:pPr>
      <w:r>
        <w:rPr>
          <w:sz w:val="28"/>
          <w:szCs w:val="28"/>
        </w:rPr>
        <w:t>глина</w:t>
      </w:r>
      <w:r>
        <w:rPr>
          <w:sz w:val="28"/>
          <w:szCs w:val="28"/>
        </w:rPr>
        <w:tab/>
      </w:r>
      <w:r>
        <w:rPr>
          <w:sz w:val="28"/>
          <w:szCs w:val="28"/>
        </w:rPr>
        <w:tab/>
      </w:r>
      <w:r>
        <w:rPr>
          <w:sz w:val="28"/>
          <w:szCs w:val="28"/>
        </w:rPr>
        <w:tab/>
        <w:t xml:space="preserve">56,2 – </w:t>
      </w:r>
      <w:smartTag w:uri="urn:schemas-microsoft-com:office:smarttags" w:element="metricconverter">
        <w:smartTagPr>
          <w:attr w:name="ProductID" w:val="38 м"/>
        </w:smartTagPr>
        <w:r>
          <w:rPr>
            <w:sz w:val="28"/>
            <w:szCs w:val="28"/>
          </w:rPr>
          <w:t>62,0 м</w:t>
        </w:r>
      </w:smartTag>
      <w:r>
        <w:rPr>
          <w:sz w:val="28"/>
          <w:szCs w:val="28"/>
        </w:rPr>
        <w:t>.</w:t>
      </w:r>
    </w:p>
    <w:p w:rsidR="00102B94" w:rsidRDefault="00102B94" w:rsidP="007F6A04">
      <w:pPr>
        <w:autoSpaceDE w:val="0"/>
        <w:autoSpaceDN w:val="0"/>
        <w:adjustRightInd w:val="0"/>
        <w:ind w:firstLine="709"/>
        <w:jc w:val="center"/>
        <w:rPr>
          <w:i/>
          <w:sz w:val="28"/>
          <w:szCs w:val="28"/>
        </w:rPr>
      </w:pPr>
    </w:p>
    <w:p w:rsidR="00102B94" w:rsidRDefault="00102B94" w:rsidP="001412F9">
      <w:pPr>
        <w:widowControl w:val="0"/>
        <w:tabs>
          <w:tab w:val="left" w:pos="1560"/>
        </w:tabs>
        <w:autoSpaceDE w:val="0"/>
        <w:autoSpaceDN w:val="0"/>
        <w:adjustRightInd w:val="0"/>
        <w:jc w:val="both"/>
        <w:rPr>
          <w:sz w:val="28"/>
          <w:szCs w:val="28"/>
        </w:rPr>
      </w:pPr>
    </w:p>
    <w:p w:rsidR="00102B94" w:rsidRPr="00527A3D" w:rsidRDefault="00102B94" w:rsidP="00B50130">
      <w:pPr>
        <w:jc w:val="center"/>
        <w:rPr>
          <w:b/>
          <w:i/>
          <w:sz w:val="28"/>
          <w:szCs w:val="28"/>
        </w:rPr>
      </w:pPr>
      <w:r w:rsidRPr="00527A3D">
        <w:rPr>
          <w:b/>
          <w:i/>
          <w:sz w:val="28"/>
          <w:szCs w:val="28"/>
        </w:rPr>
        <w:t>Гидрогеологические параметры скважины:</w:t>
      </w:r>
    </w:p>
    <w:p w:rsidR="00102B94" w:rsidRDefault="00102B94" w:rsidP="00B50130">
      <w:pPr>
        <w:jc w:val="center"/>
        <w:rPr>
          <w:i/>
          <w:sz w:val="28"/>
          <w:szCs w:val="28"/>
        </w:rPr>
      </w:pPr>
    </w:p>
    <w:p w:rsidR="00102B94" w:rsidRDefault="00102B94" w:rsidP="00C62F97">
      <w:pPr>
        <w:spacing w:line="360" w:lineRule="auto"/>
        <w:ind w:firstLine="708"/>
        <w:rPr>
          <w:sz w:val="28"/>
          <w:szCs w:val="28"/>
        </w:rPr>
      </w:pPr>
      <w:r>
        <w:rPr>
          <w:sz w:val="28"/>
          <w:szCs w:val="28"/>
        </w:rPr>
        <w:t>- водовмещающие породы – известняки;</w:t>
      </w:r>
    </w:p>
    <w:p w:rsidR="00102B94" w:rsidRDefault="00102B94" w:rsidP="00C62F97">
      <w:pPr>
        <w:spacing w:line="360" w:lineRule="auto"/>
        <w:ind w:firstLine="708"/>
        <w:rPr>
          <w:sz w:val="28"/>
          <w:szCs w:val="28"/>
        </w:rPr>
      </w:pPr>
      <w:r>
        <w:rPr>
          <w:sz w:val="28"/>
          <w:szCs w:val="28"/>
        </w:rPr>
        <w:t xml:space="preserve">- статический уровень на глубине </w:t>
      </w:r>
      <w:smartTag w:uri="urn:schemas-microsoft-com:office:smarttags" w:element="metricconverter">
        <w:smartTagPr>
          <w:attr w:name="ProductID" w:val="38 м"/>
        </w:smartTagPr>
        <w:r>
          <w:rPr>
            <w:sz w:val="28"/>
            <w:szCs w:val="28"/>
          </w:rPr>
          <w:t>24,0 м</w:t>
        </w:r>
      </w:smartTag>
      <w:r>
        <w:rPr>
          <w:sz w:val="28"/>
          <w:szCs w:val="28"/>
        </w:rPr>
        <w:t xml:space="preserve"> от поверхности земли;</w:t>
      </w:r>
    </w:p>
    <w:p w:rsidR="00102B94" w:rsidRDefault="00102B94" w:rsidP="00C62F97">
      <w:pPr>
        <w:spacing w:line="360" w:lineRule="auto"/>
        <w:ind w:firstLine="708"/>
        <w:rPr>
          <w:sz w:val="28"/>
          <w:szCs w:val="28"/>
        </w:rPr>
      </w:pPr>
      <w:r>
        <w:rPr>
          <w:sz w:val="28"/>
          <w:szCs w:val="28"/>
        </w:rPr>
        <w:t xml:space="preserve">- дебит скважины при откачке 18 </w:t>
      </w:r>
      <w:r w:rsidRPr="00B50130">
        <w:rPr>
          <w:sz w:val="28"/>
          <w:szCs w:val="28"/>
        </w:rPr>
        <w:t>м</w:t>
      </w:r>
      <w:r w:rsidRPr="00B50130">
        <w:rPr>
          <w:sz w:val="28"/>
          <w:szCs w:val="28"/>
          <w:vertAlign w:val="superscript"/>
        </w:rPr>
        <w:t>3</w:t>
      </w:r>
      <w:r w:rsidRPr="00B50130">
        <w:rPr>
          <w:sz w:val="28"/>
          <w:szCs w:val="28"/>
        </w:rPr>
        <w:t>/час</w:t>
      </w:r>
      <w:r>
        <w:rPr>
          <w:sz w:val="28"/>
          <w:szCs w:val="28"/>
        </w:rPr>
        <w:t>;</w:t>
      </w:r>
    </w:p>
    <w:p w:rsidR="00102B94" w:rsidRDefault="00102B94" w:rsidP="00C62F97">
      <w:pPr>
        <w:spacing w:line="360" w:lineRule="auto"/>
        <w:ind w:firstLine="708"/>
        <w:rPr>
          <w:sz w:val="28"/>
          <w:szCs w:val="28"/>
        </w:rPr>
      </w:pPr>
      <w:r>
        <w:rPr>
          <w:sz w:val="28"/>
          <w:szCs w:val="28"/>
        </w:rPr>
        <w:t xml:space="preserve">- понижение уровня – </w:t>
      </w:r>
      <w:smartTag w:uri="urn:schemas-microsoft-com:office:smarttags" w:element="metricconverter">
        <w:smartTagPr>
          <w:attr w:name="ProductID" w:val="38 м"/>
        </w:smartTagPr>
        <w:r>
          <w:rPr>
            <w:sz w:val="28"/>
            <w:szCs w:val="28"/>
          </w:rPr>
          <w:t>11,0 м</w:t>
        </w:r>
      </w:smartTag>
      <w:r>
        <w:rPr>
          <w:sz w:val="28"/>
          <w:szCs w:val="28"/>
        </w:rPr>
        <w:t>;</w:t>
      </w:r>
    </w:p>
    <w:p w:rsidR="00102B94" w:rsidRDefault="00102B94" w:rsidP="00C62F97">
      <w:pPr>
        <w:spacing w:line="360" w:lineRule="auto"/>
        <w:ind w:firstLine="708"/>
        <w:rPr>
          <w:sz w:val="28"/>
          <w:szCs w:val="28"/>
        </w:rPr>
      </w:pPr>
      <w:r>
        <w:rPr>
          <w:sz w:val="28"/>
          <w:szCs w:val="28"/>
        </w:rPr>
        <w:t xml:space="preserve">- удельный дебит – 1,69 </w:t>
      </w:r>
      <w:r w:rsidRPr="00B50130">
        <w:rPr>
          <w:sz w:val="28"/>
          <w:szCs w:val="28"/>
        </w:rPr>
        <w:t>м</w:t>
      </w:r>
      <w:r w:rsidRPr="00B50130">
        <w:rPr>
          <w:sz w:val="28"/>
          <w:szCs w:val="28"/>
          <w:vertAlign w:val="superscript"/>
        </w:rPr>
        <w:t>3</w:t>
      </w:r>
      <w:r w:rsidRPr="00B50130">
        <w:rPr>
          <w:sz w:val="28"/>
          <w:szCs w:val="28"/>
        </w:rPr>
        <w:t>/час</w:t>
      </w:r>
      <w:r>
        <w:rPr>
          <w:sz w:val="28"/>
          <w:szCs w:val="28"/>
        </w:rPr>
        <w:t>.</w:t>
      </w:r>
    </w:p>
    <w:p w:rsidR="00102B94" w:rsidRDefault="00102B94" w:rsidP="00D24C9C">
      <w:pPr>
        <w:rPr>
          <w:sz w:val="28"/>
          <w:szCs w:val="28"/>
        </w:rPr>
      </w:pPr>
    </w:p>
    <w:p w:rsidR="00102B94" w:rsidRPr="00527A3D" w:rsidRDefault="00102B94" w:rsidP="00F57636">
      <w:pPr>
        <w:jc w:val="center"/>
        <w:rPr>
          <w:b/>
          <w:sz w:val="28"/>
          <w:szCs w:val="28"/>
        </w:rPr>
      </w:pPr>
      <w:r w:rsidRPr="00527A3D">
        <w:rPr>
          <w:b/>
          <w:i/>
          <w:sz w:val="28"/>
          <w:szCs w:val="28"/>
        </w:rPr>
        <w:t>Результаты визуального обследования скважины</w:t>
      </w:r>
      <w:r w:rsidRPr="00527A3D">
        <w:rPr>
          <w:b/>
          <w:sz w:val="28"/>
          <w:szCs w:val="28"/>
        </w:rPr>
        <w:t>:</w:t>
      </w:r>
    </w:p>
    <w:p w:rsidR="00102B94" w:rsidRDefault="00102B94" w:rsidP="00F57636">
      <w:pPr>
        <w:jc w:val="center"/>
        <w:rPr>
          <w:sz w:val="28"/>
          <w:szCs w:val="28"/>
        </w:rPr>
      </w:pPr>
    </w:p>
    <w:p w:rsidR="00102B94" w:rsidRDefault="00102B94" w:rsidP="00C62F97">
      <w:pPr>
        <w:spacing w:line="360" w:lineRule="auto"/>
        <w:ind w:firstLine="720"/>
        <w:jc w:val="both"/>
        <w:rPr>
          <w:sz w:val="28"/>
          <w:szCs w:val="28"/>
        </w:rPr>
      </w:pPr>
      <w:r>
        <w:rPr>
          <w:sz w:val="28"/>
          <w:szCs w:val="28"/>
        </w:rPr>
        <w:t xml:space="preserve">Скважина находится в павильоне подземного типа выполненного из ж/б колец </w:t>
      </w:r>
      <w:r>
        <w:rPr>
          <w:sz w:val="28"/>
          <w:szCs w:val="28"/>
          <w:lang w:val="en-US"/>
        </w:rPr>
        <w:t>d</w:t>
      </w:r>
      <w:r w:rsidRPr="00462C3D">
        <w:rPr>
          <w:sz w:val="28"/>
          <w:szCs w:val="28"/>
        </w:rPr>
        <w:t xml:space="preserve"> 2.0 </w:t>
      </w:r>
      <w:r>
        <w:rPr>
          <w:sz w:val="28"/>
          <w:szCs w:val="28"/>
        </w:rPr>
        <w:t>м.</w:t>
      </w:r>
    </w:p>
    <w:p w:rsidR="00102B94" w:rsidRDefault="00102B94" w:rsidP="00C62F97">
      <w:pPr>
        <w:spacing w:line="360" w:lineRule="auto"/>
        <w:ind w:firstLine="720"/>
        <w:jc w:val="both"/>
        <w:rPr>
          <w:sz w:val="28"/>
          <w:szCs w:val="28"/>
        </w:rPr>
      </w:pPr>
      <w:r>
        <w:rPr>
          <w:sz w:val="28"/>
          <w:szCs w:val="28"/>
        </w:rPr>
        <w:t>Скважина сверху закрыта ж/б крышкой с люком.</w:t>
      </w:r>
    </w:p>
    <w:p w:rsidR="00102B94" w:rsidRPr="00462C3D" w:rsidRDefault="00102B94" w:rsidP="00C62F97">
      <w:pPr>
        <w:spacing w:line="360" w:lineRule="auto"/>
        <w:ind w:firstLine="720"/>
        <w:jc w:val="both"/>
        <w:rPr>
          <w:sz w:val="28"/>
          <w:szCs w:val="28"/>
        </w:rPr>
      </w:pPr>
      <w:r>
        <w:rPr>
          <w:sz w:val="28"/>
          <w:szCs w:val="28"/>
        </w:rPr>
        <w:t>В скважине смонтировано насосное оборудование на глубине 45,0 м. Герметичный оголовок имеется.</w:t>
      </w:r>
    </w:p>
    <w:p w:rsidR="00102B94" w:rsidRDefault="00102B94" w:rsidP="00C62F97">
      <w:pPr>
        <w:spacing w:line="360" w:lineRule="auto"/>
        <w:ind w:firstLine="720"/>
        <w:jc w:val="both"/>
        <w:rPr>
          <w:sz w:val="28"/>
          <w:szCs w:val="28"/>
        </w:rPr>
      </w:pPr>
      <w:r>
        <w:rPr>
          <w:sz w:val="28"/>
          <w:szCs w:val="28"/>
        </w:rPr>
        <w:t>Доступ посторонних людей, предметов, ливневых вод к скважине исключен.</w:t>
      </w:r>
    </w:p>
    <w:p w:rsidR="00102B94" w:rsidRPr="00EB21DD" w:rsidRDefault="00102B94" w:rsidP="00C62F97">
      <w:pPr>
        <w:spacing w:line="360" w:lineRule="auto"/>
        <w:ind w:firstLine="720"/>
        <w:jc w:val="both"/>
        <w:rPr>
          <w:sz w:val="28"/>
          <w:szCs w:val="28"/>
        </w:rPr>
      </w:pPr>
      <w:r>
        <w:rPr>
          <w:sz w:val="28"/>
          <w:szCs w:val="28"/>
        </w:rPr>
        <w:t>Ограждение зоны санитарной охраны имеется Оно выполнено сеткой по ж/б столбам совместно с действующей скважиной.</w:t>
      </w:r>
    </w:p>
    <w:p w:rsidR="00102B94" w:rsidRDefault="00102B94" w:rsidP="00C62F97">
      <w:pPr>
        <w:spacing w:line="360" w:lineRule="auto"/>
        <w:jc w:val="both"/>
        <w:rPr>
          <w:sz w:val="28"/>
          <w:szCs w:val="28"/>
        </w:rPr>
      </w:pPr>
      <w:r>
        <w:rPr>
          <w:sz w:val="28"/>
          <w:szCs w:val="28"/>
        </w:rPr>
        <w:tab/>
        <w:t xml:space="preserve">Ликвидационный тампонаж скважины будет выполнен в соответствии с «Правилами ликвидационного тампонажа буровых скважин различного назначения» М., 1976, рекомендациями «Курскгеолуправления» от 25.07.1997г., «Временным положением о порядке ликвидации и консервации водозаборных скважин, расположенных на территории Курской области», утвержденных Главным управлением природных ресурсов и охраны окружающей среды МПР России по Курской области в 2004 г., согласованным с главным государственным санитарным врачом в Курской области 07.09.2004 и Департаментом природопользования и геологии Курской области 02.09.2004. </w:t>
      </w:r>
    </w:p>
    <w:p w:rsidR="00102B94" w:rsidRDefault="00102B94" w:rsidP="00741B35">
      <w:pPr>
        <w:jc w:val="both"/>
        <w:rPr>
          <w:sz w:val="28"/>
          <w:szCs w:val="28"/>
        </w:rPr>
      </w:pPr>
    </w:p>
    <w:p w:rsidR="00102B94" w:rsidRDefault="00102B94" w:rsidP="00741B35">
      <w:pPr>
        <w:jc w:val="both"/>
        <w:rPr>
          <w:sz w:val="28"/>
          <w:szCs w:val="28"/>
        </w:rPr>
      </w:pPr>
    </w:p>
    <w:p w:rsidR="00102B94" w:rsidRPr="00527A3D" w:rsidRDefault="00102B94" w:rsidP="005E6CEB">
      <w:pPr>
        <w:jc w:val="center"/>
        <w:rPr>
          <w:b/>
          <w:sz w:val="28"/>
          <w:szCs w:val="28"/>
        </w:rPr>
      </w:pPr>
      <w:r>
        <w:rPr>
          <w:noProof/>
        </w:rPr>
        <w:pict>
          <v:group id="_x0000_s1293" style="position:absolute;left:0;text-align:left;margin-left:-45pt;margin-top:-31.8pt;width:551.6pt;height:810pt;z-index:251655680" coordorigin="621,354" coordsize="11033,16200">
            <v:rect id="Rectangle 22" o:spid="_x0000_s1294"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4</w:t>
                    </w:r>
                  </w:p>
                </w:txbxContent>
              </v:textbox>
            </v:rect>
            <v:group id="_x0000_s1295" style="position:absolute;left:621;top:354;width:11033;height:16200" coordorigin="621,354" coordsize="11033,16200">
              <v:rect id="Rectangle 23" o:spid="_x0000_s1296"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713D71">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713D71"/>
                  </w:txbxContent>
                </v:textbox>
              </v:rect>
              <v:group id="_x0000_s1297" style="position:absolute;left:621;top:354;width:11033;height:16200" coordorigin="621,414" coordsize="11033,16200">
                <v:line id="Line 12" o:spid="_x0000_s1298"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299" style="position:absolute;left:621;top:414;width:11033;height:16200" coordorigin="584,414" coordsize="11033,16020">
                  <v:line id="Line 11" o:spid="_x0000_s1300"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301" style="position:absolute;left:584;top:414;width:11033;height:16020" coordorigin="584,414" coordsize="11033,16020">
                    <v:line id="Line 15" o:spid="_x0000_s1302"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303" style="position:absolute;left:584;top:414;width:11033;height:16020" coordorigin="584,414" coordsize="11033,16231">
                      <v:rect id="Rectangle 21" o:spid="_x0000_s1304"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713D71">
                              <w:pPr>
                                <w:pStyle w:val="a"/>
                                <w:jc w:val="center"/>
                                <w:rPr>
                                  <w:sz w:val="18"/>
                                </w:rPr>
                              </w:pPr>
                              <w:r>
                                <w:rPr>
                                  <w:sz w:val="18"/>
                                </w:rPr>
                                <w:t>Лист</w:t>
                              </w:r>
                            </w:p>
                          </w:txbxContent>
                        </v:textbox>
                      </v:rect>
                      <v:group id="_x0000_s1305" style="position:absolute;left:584;top:414;width:11033;height:16231" coordorigin="584,414" coordsize="11033,16231">
                        <v:rect id="Rectangle 20" o:spid="_x0000_s1306"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713D71">
                                <w:pPr>
                                  <w:pStyle w:val="a"/>
                                  <w:jc w:val="center"/>
                                  <w:rPr>
                                    <w:sz w:val="18"/>
                                  </w:rPr>
                                </w:pPr>
                                <w:r>
                                  <w:rPr>
                                    <w:sz w:val="18"/>
                                  </w:rPr>
                                  <w:t>Дата</w:t>
                                </w:r>
                              </w:p>
                            </w:txbxContent>
                          </v:textbox>
                        </v:rect>
                        <v:group id="_x0000_s1307" style="position:absolute;left:584;top:414;width:11033;height:16231" coordorigin="584,414" coordsize="11033,16231">
                          <v:rect id="Rectangle 19" o:spid="_x0000_s1308"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713D71">
                                  <w:pPr>
                                    <w:pStyle w:val="a"/>
                                    <w:jc w:val="center"/>
                                    <w:rPr>
                                      <w:sz w:val="18"/>
                                    </w:rPr>
                                  </w:pPr>
                                  <w:r>
                                    <w:rPr>
                                      <w:sz w:val="18"/>
                                    </w:rPr>
                                    <w:t>Подпись</w:t>
                                  </w:r>
                                </w:p>
                              </w:txbxContent>
                            </v:textbox>
                          </v:rect>
                          <v:group id="_x0000_s1309" style="position:absolute;left:584;top:414;width:11033;height:16231" coordorigin="584,414" coordsize="11033,16231">
                            <v:rect id="Rectangle 16" o:spid="_x0000_s1310"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713D71">
                                    <w:pPr>
                                      <w:pStyle w:val="a"/>
                                      <w:jc w:val="center"/>
                                      <w:rPr>
                                        <w:sz w:val="18"/>
                                      </w:rPr>
                                    </w:pPr>
                                    <w:r>
                                      <w:rPr>
                                        <w:sz w:val="18"/>
                                      </w:rPr>
                                      <w:t>Изм.</w:t>
                                    </w:r>
                                  </w:p>
                                </w:txbxContent>
                              </v:textbox>
                            </v:rect>
                            <v:group id="_x0000_s1311" style="position:absolute;left:584;top:414;width:11033;height:16231" coordorigin="584,414" coordsize="11033,16231">
                              <v:line id="Line 6" o:spid="_x0000_s1312"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313"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314"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315"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316" style="position:absolute;left:584;top:414;width:11033;height:16231" coordorigin="584,414" coordsize="11033,16231">
                                <v:rect id="Rectangle 5" o:spid="_x0000_s1317"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318"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319"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320" style="position:absolute;left:584;top:11870;width:11021;height:4775" coordorigin="584,11870" coordsize="11021,4775">
                                  <v:group id="_x0000_s1321" style="position:absolute;left:1166;top:15766;width:10439;height:879" coordorigin="1166,15766" coordsize="10439,879">
                                    <v:group id="_x0000_s1322" style="position:absolute;left:1166;top:15766;width:10439;height:879" coordorigin="1166,15766" coordsize="10439,879">
                                      <v:line id="Line 7" o:spid="_x0000_s1323"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324"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713D71">
                                              <w:pPr>
                                                <w:pStyle w:val="a"/>
                                                <w:rPr>
                                                  <w:sz w:val="18"/>
                                                </w:rPr>
                                              </w:pPr>
                                              <w:r>
                                                <w:rPr>
                                                  <w:sz w:val="18"/>
                                                  <w:lang w:val="ru-RU"/>
                                                </w:rPr>
                                                <w:t xml:space="preserve"> Кол.уч </w:t>
                                              </w:r>
                                              <w:r>
                                                <w:rPr>
                                                  <w:sz w:val="18"/>
                                                </w:rPr>
                                                <w:t>Лист</w:t>
                                              </w:r>
                                            </w:p>
                                          </w:txbxContent>
                                        </v:textbox>
                                      </v:rect>
                                    </v:group>
                                    <v:rect id="Rectangle 18" o:spid="_x0000_s1325"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713D71">
                                            <w:pPr>
                                              <w:pStyle w:val="a"/>
                                              <w:jc w:val="center"/>
                                              <w:rPr>
                                                <w:sz w:val="18"/>
                                                <w:lang w:val="ru-RU"/>
                                              </w:rPr>
                                            </w:pPr>
                                            <w:r>
                                              <w:rPr>
                                                <w:sz w:val="18"/>
                                              </w:rPr>
                                              <w:t>№ док</w:t>
                                            </w:r>
                                            <w:r>
                                              <w:rPr>
                                                <w:sz w:val="18"/>
                                                <w:lang w:val="ru-RU"/>
                                              </w:rPr>
                                              <w:t>.</w:t>
                                            </w:r>
                                          </w:p>
                                        </w:txbxContent>
                                      </v:textbox>
                                    </v:rect>
                                  </v:group>
                                  <v:group id="_x0000_s1326" style="position:absolute;left:584;top:11870;width:572;height:4771" coordorigin="662,11675" coordsize="737,4773">
                                    <v:rect id="_x0000_s1327" style="position:absolute;left:662;top:11675;width:737;height:4773" filled="f" strokeweight="2pt"/>
                                    <v:line id="_x0000_s1328" style="position:absolute" from="1002,11675" to="1002,16448" strokeweight="2pt"/>
                                    <v:line id="_x0000_s1329" style="position:absolute" from="662,11675" to="1399,11675" strokeweight="2pt"/>
                                    <v:line id="_x0000_s1330" style="position:absolute" from="662,13092" to="1399,13092" strokeweight="2pt"/>
                                    <v:line id="_x0000_s1331" style="position:absolute" from="662,15077" to="1399,15077" strokeweight="2pt"/>
                                    <v:shape id="_x0000_s1332" type="#_x0000_t202" style="position:absolute;left:713;top:11727;width:252;height:1316" filled="f" stroked="f">
                                      <v:textbox style="mso-next-textbox:#_x0000_s1332"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713D71"/>
                                        </w:txbxContent>
                                      </v:textbox>
                                    </v:shape>
                                    <v:shape id="_x0000_s1333" type="#_x0000_t202" style="position:absolute;left:713;top:13127;width:252;height:1904" filled="f" stroked="f">
                                      <v:textbox style="mso-next-textbox:#_x0000_s1333"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713D71"/>
                                        </w:txbxContent>
                                      </v:textbox>
                                    </v:shape>
                                    <v:shape id="_x0000_s1334" type="#_x0000_t202" style="position:absolute;left:713;top:15115;width:252;height:1316" filled="f" stroked="f">
                                      <v:textbox style="mso-next-textbox:#_x0000_s1334"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713D71"/>
                                        </w:txbxContent>
                                      </v:textbox>
                                    </v:shape>
                                    <v:shape id="_x0000_s1335" type="#_x0000_t202" style="position:absolute;left:1077;top:11727;width:252;height:1316" filled="f" stroked="f">
                                      <v:textbox style="mso-next-textbox:#_x0000_s1335"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713D71"/>
                                          <w:p w:rsidR="00102B94" w:rsidRPr="00A96BAF" w:rsidRDefault="00102B94" w:rsidP="00713D71">
                                            <w:pPr>
                                              <w:pStyle w:val="a"/>
                                              <w:jc w:val="center"/>
                                              <w:rPr>
                                                <w:sz w:val="18"/>
                                                <w:lang w:val="ru-RU"/>
                                              </w:rPr>
                                            </w:pPr>
                                            <w:r>
                                              <w:rPr>
                                                <w:sz w:val="18"/>
                                                <w:lang w:val="ru-RU"/>
                                              </w:rPr>
                                              <w:t>П</w:t>
                                            </w:r>
                                          </w:p>
                                        </w:txbxContent>
                                      </v:textbox>
                                    </v:shape>
                                    <v:shape id="_x0000_s1336" type="#_x0000_t202" style="position:absolute;left:1077;top:15115;width:252;height:1316" filled="f" stroked="f">
                                      <v:textbox style="mso-next-textbox:#_x0000_s1520" inset="0,0,0,0">
                                        <w:txbxContent/>
                                      </v:textbox>
                                    </v:shape>
                                  </v:group>
                                </v:group>
                              </v:group>
                              <v:line id="Line 8" o:spid="_x0000_s1337"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sidRPr="00527A3D">
        <w:rPr>
          <w:b/>
          <w:sz w:val="28"/>
          <w:szCs w:val="28"/>
        </w:rPr>
        <w:t>2. Л</w:t>
      </w:r>
      <w:r>
        <w:rPr>
          <w:b/>
          <w:sz w:val="28"/>
          <w:szCs w:val="28"/>
        </w:rPr>
        <w:t>ИКВИДАЦИОННЫЙ ТАМПОНАЖ СКВАЖИНЫ</w:t>
      </w:r>
    </w:p>
    <w:p w:rsidR="00102B94" w:rsidRPr="00527A3D" w:rsidRDefault="00102B94" w:rsidP="005E6CEB">
      <w:pPr>
        <w:jc w:val="center"/>
        <w:rPr>
          <w:b/>
          <w:sz w:val="28"/>
          <w:szCs w:val="28"/>
        </w:rPr>
      </w:pPr>
    </w:p>
    <w:p w:rsidR="00102B94" w:rsidRPr="00527A3D" w:rsidRDefault="00102B94" w:rsidP="005E6CEB">
      <w:pPr>
        <w:jc w:val="center"/>
        <w:rPr>
          <w:b/>
          <w:i/>
          <w:sz w:val="28"/>
          <w:szCs w:val="28"/>
        </w:rPr>
      </w:pPr>
      <w:r w:rsidRPr="00527A3D">
        <w:rPr>
          <w:b/>
          <w:i/>
          <w:sz w:val="28"/>
          <w:szCs w:val="28"/>
        </w:rPr>
        <w:t xml:space="preserve">2.1. Исходные  </w:t>
      </w:r>
      <w:r>
        <w:rPr>
          <w:b/>
          <w:i/>
          <w:sz w:val="28"/>
          <w:szCs w:val="28"/>
        </w:rPr>
        <w:t>проектные данные</w:t>
      </w:r>
    </w:p>
    <w:p w:rsidR="00102B94" w:rsidRDefault="00102B94" w:rsidP="005E6CEB">
      <w:pPr>
        <w:rPr>
          <w:sz w:val="28"/>
          <w:szCs w:val="28"/>
        </w:rPr>
      </w:pPr>
    </w:p>
    <w:p w:rsidR="00102B94" w:rsidRDefault="00102B94" w:rsidP="00C62F97">
      <w:pPr>
        <w:spacing w:line="360" w:lineRule="auto"/>
        <w:jc w:val="both"/>
        <w:rPr>
          <w:sz w:val="28"/>
          <w:szCs w:val="28"/>
        </w:rPr>
      </w:pPr>
      <w:r>
        <w:rPr>
          <w:sz w:val="28"/>
          <w:szCs w:val="28"/>
        </w:rPr>
        <w:tab/>
        <w:t xml:space="preserve">- Глубина скважины  -  </w:t>
      </w:r>
      <w:smartTag w:uri="urn:schemas-microsoft-com:office:smarttags" w:element="metricconverter">
        <w:smartTagPr>
          <w:attr w:name="ProductID" w:val="38 м"/>
        </w:smartTagPr>
        <w:r>
          <w:rPr>
            <w:sz w:val="28"/>
            <w:szCs w:val="28"/>
          </w:rPr>
          <w:t>62,0 м</w:t>
        </w:r>
      </w:smartTag>
    </w:p>
    <w:p w:rsidR="00102B94" w:rsidRDefault="00102B94" w:rsidP="00C62F97">
      <w:pPr>
        <w:spacing w:line="360" w:lineRule="auto"/>
        <w:jc w:val="both"/>
        <w:rPr>
          <w:sz w:val="28"/>
          <w:szCs w:val="28"/>
        </w:rPr>
      </w:pPr>
      <w:r>
        <w:rPr>
          <w:sz w:val="28"/>
          <w:szCs w:val="28"/>
        </w:rPr>
        <w:tab/>
        <w:t xml:space="preserve">- Уровень воды в скважине на глубине  - </w:t>
      </w:r>
      <w:smartTag w:uri="urn:schemas-microsoft-com:office:smarttags" w:element="metricconverter">
        <w:smartTagPr>
          <w:attr w:name="ProductID" w:val="38 м"/>
        </w:smartTagPr>
        <w:r>
          <w:rPr>
            <w:sz w:val="28"/>
            <w:szCs w:val="28"/>
          </w:rPr>
          <w:t>24,0 м</w:t>
        </w:r>
      </w:smartTag>
    </w:p>
    <w:p w:rsidR="00102B94" w:rsidRDefault="00102B94" w:rsidP="00C62F97">
      <w:pPr>
        <w:spacing w:line="360" w:lineRule="auto"/>
        <w:jc w:val="both"/>
        <w:rPr>
          <w:sz w:val="28"/>
          <w:szCs w:val="28"/>
        </w:rPr>
      </w:pPr>
      <w:r>
        <w:rPr>
          <w:sz w:val="28"/>
          <w:szCs w:val="28"/>
        </w:rPr>
        <w:tab/>
        <w:t xml:space="preserve">- Обсадные трубы </w:t>
      </w:r>
      <w:r>
        <w:rPr>
          <w:sz w:val="28"/>
          <w:szCs w:val="28"/>
          <w:lang w:val="en-US"/>
        </w:rPr>
        <w:t>d</w:t>
      </w:r>
      <w:r>
        <w:rPr>
          <w:sz w:val="28"/>
          <w:szCs w:val="28"/>
        </w:rPr>
        <w:t xml:space="preserve"> </w:t>
      </w:r>
      <w:smartTag w:uri="urn:schemas-microsoft-com:office:smarttags" w:element="metricconverter">
        <w:smartTagPr>
          <w:attr w:name="ProductID" w:val="38 м"/>
        </w:smartTagPr>
        <w:r>
          <w:rPr>
            <w:sz w:val="28"/>
            <w:szCs w:val="28"/>
          </w:rPr>
          <w:t>530 мм</w:t>
        </w:r>
      </w:smartTag>
      <w:r>
        <w:rPr>
          <w:sz w:val="28"/>
          <w:szCs w:val="28"/>
        </w:rPr>
        <w:t xml:space="preserve"> в интервале - 0.0 - 10,0 м, </w:t>
      </w:r>
    </w:p>
    <w:p w:rsidR="00102B94" w:rsidRPr="00D754E5" w:rsidRDefault="00102B94" w:rsidP="00C62F97">
      <w:pPr>
        <w:spacing w:line="360" w:lineRule="auto"/>
        <w:jc w:val="both"/>
        <w:rPr>
          <w:sz w:val="28"/>
          <w:szCs w:val="28"/>
        </w:rPr>
      </w:pPr>
      <w:r>
        <w:rPr>
          <w:sz w:val="28"/>
          <w:szCs w:val="28"/>
        </w:rPr>
        <w:tab/>
        <w:t xml:space="preserve">- Обсадные трубы </w:t>
      </w:r>
      <w:r>
        <w:rPr>
          <w:sz w:val="28"/>
          <w:szCs w:val="28"/>
          <w:lang w:val="en-US"/>
        </w:rPr>
        <w:t>d</w:t>
      </w:r>
      <w:r>
        <w:rPr>
          <w:sz w:val="28"/>
          <w:szCs w:val="28"/>
        </w:rPr>
        <w:t xml:space="preserve"> 426 мм в интервале 0,0-37,0 м;</w:t>
      </w:r>
    </w:p>
    <w:p w:rsidR="00102B94" w:rsidRDefault="00102B94" w:rsidP="00C62F97">
      <w:pPr>
        <w:spacing w:line="360" w:lineRule="auto"/>
        <w:jc w:val="both"/>
        <w:rPr>
          <w:sz w:val="28"/>
          <w:szCs w:val="28"/>
        </w:rPr>
      </w:pPr>
      <w:r>
        <w:rPr>
          <w:sz w:val="28"/>
          <w:szCs w:val="28"/>
        </w:rPr>
        <w:tab/>
        <w:t xml:space="preserve">- Фильтровая колонна </w:t>
      </w:r>
      <w:r>
        <w:rPr>
          <w:sz w:val="28"/>
          <w:szCs w:val="28"/>
          <w:lang w:val="en-US"/>
        </w:rPr>
        <w:t>d</w:t>
      </w:r>
      <w:r>
        <w:rPr>
          <w:sz w:val="28"/>
          <w:szCs w:val="28"/>
        </w:rPr>
        <w:t xml:space="preserve"> </w:t>
      </w:r>
      <w:smartTag w:uri="urn:schemas-microsoft-com:office:smarttags" w:element="metricconverter">
        <w:smartTagPr>
          <w:attr w:name="ProductID" w:val="38 м"/>
        </w:smartTagPr>
        <w:r>
          <w:rPr>
            <w:sz w:val="28"/>
            <w:szCs w:val="28"/>
          </w:rPr>
          <w:t>219 мм</w:t>
        </w:r>
      </w:smartTag>
      <w:r>
        <w:rPr>
          <w:sz w:val="28"/>
          <w:szCs w:val="28"/>
        </w:rPr>
        <w:t xml:space="preserve"> в интервале 0,0 – </w:t>
      </w:r>
      <w:smartTag w:uri="urn:schemas-microsoft-com:office:smarttags" w:element="metricconverter">
        <w:smartTagPr>
          <w:attr w:name="ProductID" w:val="38 м"/>
        </w:smartTagPr>
        <w:r>
          <w:rPr>
            <w:sz w:val="28"/>
            <w:szCs w:val="28"/>
          </w:rPr>
          <w:t>62,0 м</w:t>
        </w:r>
      </w:smartTag>
      <w:r>
        <w:rPr>
          <w:sz w:val="28"/>
          <w:szCs w:val="28"/>
        </w:rPr>
        <w:t>, рабочая часть фильтра в интервалах 37,0-</w:t>
      </w:r>
      <w:smartTag w:uri="urn:schemas-microsoft-com:office:smarttags" w:element="metricconverter">
        <w:smartTagPr>
          <w:attr w:name="ProductID" w:val="38 м"/>
        </w:smartTagPr>
        <w:r>
          <w:rPr>
            <w:sz w:val="28"/>
            <w:szCs w:val="28"/>
          </w:rPr>
          <w:t>43,0 м</w:t>
        </w:r>
      </w:smartTag>
      <w:r>
        <w:rPr>
          <w:sz w:val="28"/>
          <w:szCs w:val="28"/>
        </w:rPr>
        <w:t xml:space="preserve"> и 50,0-</w:t>
      </w:r>
      <w:smartTag w:uri="urn:schemas-microsoft-com:office:smarttags" w:element="metricconverter">
        <w:smartTagPr>
          <w:attr w:name="ProductID" w:val="38 м"/>
        </w:smartTagPr>
        <w:r>
          <w:rPr>
            <w:sz w:val="28"/>
            <w:szCs w:val="28"/>
          </w:rPr>
          <w:t>56,0 м</w:t>
        </w:r>
      </w:smartTag>
      <w:r>
        <w:rPr>
          <w:sz w:val="28"/>
          <w:szCs w:val="28"/>
        </w:rPr>
        <w:t xml:space="preserve">, </w:t>
      </w:r>
    </w:p>
    <w:p w:rsidR="00102B94" w:rsidRDefault="00102B94" w:rsidP="00C62F97">
      <w:pPr>
        <w:spacing w:line="360" w:lineRule="auto"/>
        <w:ind w:firstLine="708"/>
        <w:jc w:val="both"/>
        <w:rPr>
          <w:sz w:val="28"/>
          <w:szCs w:val="28"/>
        </w:rPr>
      </w:pPr>
      <w:r>
        <w:rPr>
          <w:sz w:val="28"/>
          <w:szCs w:val="28"/>
        </w:rPr>
        <w:t xml:space="preserve">- Гравийная обсыпка фильтровой колонны в интервале 25,0 – </w:t>
      </w:r>
      <w:smartTag w:uri="urn:schemas-microsoft-com:office:smarttags" w:element="metricconverter">
        <w:smartTagPr>
          <w:attr w:name="ProductID" w:val="38 м"/>
        </w:smartTagPr>
        <w:r>
          <w:rPr>
            <w:sz w:val="28"/>
            <w:szCs w:val="28"/>
          </w:rPr>
          <w:t>62,0 м</w:t>
        </w:r>
      </w:smartTag>
      <w:r>
        <w:rPr>
          <w:sz w:val="28"/>
          <w:szCs w:val="28"/>
        </w:rPr>
        <w:t xml:space="preserve">, </w:t>
      </w:r>
    </w:p>
    <w:p w:rsidR="00102B94" w:rsidRDefault="00102B94" w:rsidP="00C62F97">
      <w:pPr>
        <w:spacing w:line="360" w:lineRule="auto"/>
        <w:ind w:firstLine="708"/>
        <w:jc w:val="both"/>
        <w:rPr>
          <w:sz w:val="28"/>
          <w:szCs w:val="28"/>
        </w:rPr>
      </w:pPr>
      <w:r>
        <w:rPr>
          <w:sz w:val="28"/>
          <w:szCs w:val="28"/>
        </w:rPr>
        <w:t xml:space="preserve">- Отстойник в интервале 56,0 - </w:t>
      </w:r>
      <w:smartTag w:uri="urn:schemas-microsoft-com:office:smarttags" w:element="metricconverter">
        <w:smartTagPr>
          <w:attr w:name="ProductID" w:val="38 м"/>
        </w:smartTagPr>
        <w:r>
          <w:rPr>
            <w:sz w:val="28"/>
            <w:szCs w:val="28"/>
          </w:rPr>
          <w:t>62,0 м</w:t>
        </w:r>
      </w:smartTag>
      <w:r>
        <w:rPr>
          <w:sz w:val="28"/>
          <w:szCs w:val="28"/>
        </w:rPr>
        <w:t>.</w:t>
      </w:r>
    </w:p>
    <w:p w:rsidR="00102B94" w:rsidRPr="007748CE" w:rsidRDefault="00102B94" w:rsidP="00C62F97">
      <w:pPr>
        <w:spacing w:line="360" w:lineRule="auto"/>
        <w:jc w:val="both"/>
        <w:rPr>
          <w:sz w:val="28"/>
          <w:szCs w:val="28"/>
        </w:rPr>
      </w:pPr>
      <w:r>
        <w:rPr>
          <w:sz w:val="28"/>
          <w:szCs w:val="28"/>
        </w:rPr>
        <w:tab/>
        <w:t xml:space="preserve">- Затрубная цементация башмака обсадных колонн труб </w:t>
      </w:r>
      <w:r>
        <w:rPr>
          <w:sz w:val="28"/>
          <w:szCs w:val="28"/>
          <w:lang w:val="en-US"/>
        </w:rPr>
        <w:t>d</w:t>
      </w:r>
      <w:r w:rsidRPr="007748CE">
        <w:rPr>
          <w:sz w:val="28"/>
          <w:szCs w:val="28"/>
        </w:rPr>
        <w:t xml:space="preserve"> </w:t>
      </w:r>
      <w:smartTag w:uri="urn:schemas-microsoft-com:office:smarttags" w:element="metricconverter">
        <w:smartTagPr>
          <w:attr w:name="ProductID" w:val="38 м"/>
        </w:smartTagPr>
        <w:r>
          <w:rPr>
            <w:sz w:val="28"/>
            <w:szCs w:val="28"/>
          </w:rPr>
          <w:t>530 мм</w:t>
        </w:r>
      </w:smartTag>
      <w:r>
        <w:rPr>
          <w:sz w:val="28"/>
          <w:szCs w:val="28"/>
        </w:rPr>
        <w:t xml:space="preserve"> и </w:t>
      </w:r>
      <w:r>
        <w:rPr>
          <w:sz w:val="28"/>
          <w:szCs w:val="28"/>
          <w:lang w:val="en-US"/>
        </w:rPr>
        <w:t>d</w:t>
      </w:r>
      <w:r w:rsidRPr="007748CE">
        <w:rPr>
          <w:sz w:val="28"/>
          <w:szCs w:val="28"/>
        </w:rPr>
        <w:t xml:space="preserve"> </w:t>
      </w:r>
      <w:smartTag w:uri="urn:schemas-microsoft-com:office:smarttags" w:element="metricconverter">
        <w:smartTagPr>
          <w:attr w:name="ProductID" w:val="38 м"/>
        </w:smartTagPr>
        <w:r>
          <w:rPr>
            <w:sz w:val="28"/>
            <w:szCs w:val="28"/>
          </w:rPr>
          <w:t>426 мм</w:t>
        </w:r>
      </w:smartTag>
      <w:r>
        <w:rPr>
          <w:sz w:val="28"/>
          <w:szCs w:val="28"/>
        </w:rPr>
        <w:t xml:space="preserve">. </w:t>
      </w:r>
    </w:p>
    <w:p w:rsidR="00102B94" w:rsidRDefault="00102B94" w:rsidP="00C62F97">
      <w:pPr>
        <w:spacing w:line="360" w:lineRule="auto"/>
        <w:jc w:val="both"/>
        <w:rPr>
          <w:sz w:val="28"/>
          <w:szCs w:val="28"/>
        </w:rPr>
      </w:pPr>
      <w:r>
        <w:rPr>
          <w:sz w:val="28"/>
          <w:szCs w:val="28"/>
        </w:rPr>
        <w:tab/>
        <w:t xml:space="preserve">Водовмещающими породами являются известняки, </w:t>
      </w:r>
      <w:r w:rsidRPr="007E3FC4">
        <w:rPr>
          <w:sz w:val="28"/>
          <w:szCs w:val="28"/>
        </w:rPr>
        <w:t xml:space="preserve">в интервалах </w:t>
      </w:r>
      <w:r>
        <w:rPr>
          <w:sz w:val="28"/>
          <w:szCs w:val="28"/>
        </w:rPr>
        <w:t>37,0-44,5</w:t>
      </w:r>
      <w:r w:rsidRPr="007E3FC4">
        <w:rPr>
          <w:sz w:val="28"/>
          <w:szCs w:val="28"/>
        </w:rPr>
        <w:t xml:space="preserve"> м, </w:t>
      </w:r>
      <w:r>
        <w:rPr>
          <w:sz w:val="28"/>
          <w:szCs w:val="28"/>
        </w:rPr>
        <w:t xml:space="preserve">45,5-56,2 м. </w:t>
      </w:r>
    </w:p>
    <w:p w:rsidR="00102B94" w:rsidRDefault="00102B94" w:rsidP="00C62F97">
      <w:pPr>
        <w:spacing w:line="360" w:lineRule="auto"/>
        <w:jc w:val="both"/>
        <w:rPr>
          <w:sz w:val="28"/>
          <w:szCs w:val="28"/>
        </w:rPr>
      </w:pPr>
      <w:r>
        <w:rPr>
          <w:sz w:val="28"/>
          <w:szCs w:val="28"/>
        </w:rPr>
        <w:tab/>
        <w:t>Учитывая невозможность извлечения обсадных труб и фильтровой колонны по причине затрубной цементации, схема ликвидационного тампонажа скважины  принимается при не извлеченных обсадных трубах. Фильтровая колонна труб зажата гравием.</w:t>
      </w:r>
    </w:p>
    <w:p w:rsidR="00102B94" w:rsidRDefault="00102B94" w:rsidP="00C62F97">
      <w:pPr>
        <w:spacing w:line="360" w:lineRule="auto"/>
        <w:jc w:val="both"/>
        <w:rPr>
          <w:sz w:val="28"/>
          <w:szCs w:val="28"/>
        </w:rPr>
      </w:pPr>
      <w:r>
        <w:rPr>
          <w:sz w:val="28"/>
          <w:szCs w:val="28"/>
        </w:rPr>
        <w:tab/>
        <w:t>Тампонаж скважины будет производиться  песком, глиной и цементом.</w:t>
      </w:r>
    </w:p>
    <w:p w:rsidR="00102B94" w:rsidRPr="00E4407C" w:rsidRDefault="00102B94" w:rsidP="00C62F97">
      <w:pPr>
        <w:spacing w:line="360" w:lineRule="auto"/>
        <w:jc w:val="both"/>
        <w:rPr>
          <w:sz w:val="28"/>
          <w:szCs w:val="28"/>
        </w:rPr>
      </w:pPr>
      <w:r>
        <w:rPr>
          <w:sz w:val="28"/>
          <w:szCs w:val="28"/>
        </w:rPr>
        <w:tab/>
        <w:t>Производство ликвидационного тампонажа скважины подразделяется на следующие виды работ - чистка ствола скважины и ее прокачка, чистка стенок обсадных труб от коррозии, дезинфекция скважины, тампонаж скважины, составление акта на производство ликвидационного тампонажа скважины.</w:t>
      </w:r>
    </w:p>
    <w:p w:rsidR="00102B94" w:rsidRDefault="00102B94" w:rsidP="009A57E2">
      <w:pPr>
        <w:jc w:val="both"/>
        <w:rPr>
          <w:i/>
          <w:sz w:val="28"/>
          <w:szCs w:val="28"/>
        </w:rPr>
      </w:pPr>
    </w:p>
    <w:p w:rsidR="00102B94" w:rsidRPr="00527A3D" w:rsidRDefault="00102B94" w:rsidP="00261C71">
      <w:pPr>
        <w:jc w:val="center"/>
        <w:rPr>
          <w:b/>
          <w:i/>
          <w:sz w:val="28"/>
          <w:szCs w:val="28"/>
        </w:rPr>
      </w:pPr>
      <w:r w:rsidRPr="00527A3D">
        <w:rPr>
          <w:b/>
          <w:i/>
          <w:sz w:val="28"/>
          <w:szCs w:val="28"/>
        </w:rPr>
        <w:t>2.2</w:t>
      </w:r>
      <w:r>
        <w:rPr>
          <w:b/>
          <w:i/>
          <w:sz w:val="28"/>
          <w:szCs w:val="28"/>
        </w:rPr>
        <w:t>. Технология производства работ</w:t>
      </w:r>
    </w:p>
    <w:p w:rsidR="00102B94" w:rsidRPr="00527A3D" w:rsidRDefault="00102B94" w:rsidP="00261C71">
      <w:pPr>
        <w:jc w:val="center"/>
        <w:rPr>
          <w:b/>
          <w:i/>
          <w:sz w:val="16"/>
          <w:szCs w:val="16"/>
        </w:rPr>
      </w:pPr>
    </w:p>
    <w:p w:rsidR="00102B94" w:rsidRPr="00527A3D" w:rsidRDefault="00102B94" w:rsidP="00261C71">
      <w:pPr>
        <w:jc w:val="center"/>
        <w:rPr>
          <w:b/>
          <w:i/>
          <w:sz w:val="28"/>
          <w:szCs w:val="28"/>
        </w:rPr>
      </w:pPr>
      <w:r w:rsidRPr="00527A3D">
        <w:rPr>
          <w:b/>
          <w:i/>
          <w:sz w:val="28"/>
          <w:szCs w:val="28"/>
        </w:rPr>
        <w:t>2.2.1. Чистка ствола скважины, чистка стенок обсадных</w:t>
      </w:r>
      <w:r>
        <w:rPr>
          <w:b/>
          <w:i/>
          <w:sz w:val="28"/>
          <w:szCs w:val="28"/>
        </w:rPr>
        <w:t xml:space="preserve"> труб от коррозии и ее прокачка</w:t>
      </w:r>
    </w:p>
    <w:p w:rsidR="00102B94" w:rsidRPr="00527A3D" w:rsidRDefault="00102B94" w:rsidP="00D51D21">
      <w:pPr>
        <w:rPr>
          <w:b/>
          <w:sz w:val="28"/>
          <w:szCs w:val="28"/>
        </w:rPr>
      </w:pPr>
    </w:p>
    <w:p w:rsidR="00102B94" w:rsidRDefault="00102B94" w:rsidP="00527A3D">
      <w:pPr>
        <w:spacing w:line="360" w:lineRule="auto"/>
        <w:jc w:val="both"/>
        <w:rPr>
          <w:sz w:val="28"/>
          <w:szCs w:val="28"/>
        </w:rPr>
      </w:pPr>
      <w:r>
        <w:rPr>
          <w:sz w:val="28"/>
          <w:szCs w:val="28"/>
        </w:rPr>
        <w:tab/>
        <w:t>Перед чисткой ствола скважины и монтажом оборудования для производства работ очищается территория приустьевого пространства скважины от мусора, демонтируется насосное оборудование.</w:t>
      </w:r>
    </w:p>
    <w:p w:rsidR="00102B94" w:rsidRDefault="00102B94" w:rsidP="00527A3D">
      <w:pPr>
        <w:spacing w:line="360" w:lineRule="auto"/>
        <w:jc w:val="both"/>
        <w:rPr>
          <w:sz w:val="28"/>
          <w:szCs w:val="28"/>
        </w:rPr>
      </w:pPr>
      <w:r>
        <w:rPr>
          <w:noProof/>
        </w:rPr>
        <w:pict>
          <v:group id="_x0000_s1338" style="position:absolute;left:0;text-align:left;margin-left:-45pt;margin-top:-31.8pt;width:551.65pt;height:810pt;z-index:251657728" coordorigin="621,354" coordsize="11033,16200">
            <v:rect id="Rectangle 22" o:spid="_x0000_s1339"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5</w:t>
                    </w:r>
                  </w:p>
                </w:txbxContent>
              </v:textbox>
            </v:rect>
            <v:group id="_x0000_s1340" style="position:absolute;left:621;top:354;width:11033;height:16200" coordorigin="621,354" coordsize="11033,16200">
              <v:rect id="Rectangle 23" o:spid="_x0000_s1341"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611C86">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611C86"/>
                  </w:txbxContent>
                </v:textbox>
              </v:rect>
              <v:group id="_x0000_s1342" style="position:absolute;left:621;top:354;width:11033;height:16200" coordorigin="621,414" coordsize="11033,16200">
                <v:line id="Line 12" o:spid="_x0000_s1343"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344" style="position:absolute;left:621;top:414;width:11033;height:16200" coordorigin="584,414" coordsize="11033,16020">
                  <v:line id="Line 11" o:spid="_x0000_s1345"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346" style="position:absolute;left:584;top:414;width:11033;height:16020" coordorigin="584,414" coordsize="11033,16020">
                    <v:line id="Line 15" o:spid="_x0000_s1347"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348" style="position:absolute;left:584;top:414;width:11033;height:16020" coordorigin="584,414" coordsize="11033,16231">
                      <v:rect id="Rectangle 21" o:spid="_x0000_s1349"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Лист</w:t>
                              </w:r>
                            </w:p>
                          </w:txbxContent>
                        </v:textbox>
                      </v:rect>
                      <v:group id="_x0000_s1350" style="position:absolute;left:584;top:414;width:11033;height:16231" coordorigin="584,414" coordsize="11033,16231">
                        <v:rect id="Rectangle 20" o:spid="_x0000_s1351"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611C86">
                                <w:pPr>
                                  <w:pStyle w:val="a"/>
                                  <w:jc w:val="center"/>
                                  <w:rPr>
                                    <w:sz w:val="18"/>
                                  </w:rPr>
                                </w:pPr>
                                <w:r>
                                  <w:rPr>
                                    <w:sz w:val="18"/>
                                  </w:rPr>
                                  <w:t>Дата</w:t>
                                </w:r>
                              </w:p>
                            </w:txbxContent>
                          </v:textbox>
                        </v:rect>
                        <v:group id="_x0000_s1352" style="position:absolute;left:584;top:414;width:11033;height:16231" coordorigin="584,414" coordsize="11033,16231">
                          <v:rect id="Rectangle 19" o:spid="_x0000_s1353"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Подпись</w:t>
                                  </w:r>
                                </w:p>
                              </w:txbxContent>
                            </v:textbox>
                          </v:rect>
                          <v:group id="_x0000_s1354" style="position:absolute;left:584;top:414;width:11033;height:16231" coordorigin="584,414" coordsize="11033,16231">
                            <v:rect id="Rectangle 16" o:spid="_x0000_s1355"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611C86">
                                    <w:pPr>
                                      <w:pStyle w:val="a"/>
                                      <w:jc w:val="center"/>
                                      <w:rPr>
                                        <w:sz w:val="18"/>
                                      </w:rPr>
                                    </w:pPr>
                                    <w:r>
                                      <w:rPr>
                                        <w:sz w:val="18"/>
                                      </w:rPr>
                                      <w:t>Изм.</w:t>
                                    </w:r>
                                  </w:p>
                                </w:txbxContent>
                              </v:textbox>
                            </v:rect>
                            <v:group id="_x0000_s1356" style="position:absolute;left:584;top:414;width:11033;height:16231" coordorigin="584,414" coordsize="11033,16231">
                              <v:line id="Line 6" o:spid="_x0000_s1357"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358"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359"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360"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361" style="position:absolute;left:584;top:414;width:11033;height:16231" coordorigin="584,414" coordsize="11033,16231">
                                <v:rect id="Rectangle 5" o:spid="_x0000_s1362"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363"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364"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365" style="position:absolute;left:584;top:11870;width:11021;height:4775" coordorigin="584,11870" coordsize="11021,4775">
                                  <v:group id="_x0000_s1366" style="position:absolute;left:1166;top:15766;width:10439;height:879" coordorigin="1166,15766" coordsize="10439,879">
                                    <v:group id="_x0000_s1367" style="position:absolute;left:1166;top:15766;width:10439;height:879" coordorigin="1166,15766" coordsize="10439,879">
                                      <v:line id="Line 7" o:spid="_x0000_s1368"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369"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611C86">
                                              <w:pPr>
                                                <w:pStyle w:val="a"/>
                                                <w:rPr>
                                                  <w:sz w:val="18"/>
                                                </w:rPr>
                                              </w:pPr>
                                              <w:r>
                                                <w:rPr>
                                                  <w:sz w:val="18"/>
                                                  <w:lang w:val="ru-RU"/>
                                                </w:rPr>
                                                <w:t xml:space="preserve"> Кол.уч </w:t>
                                              </w:r>
                                              <w:r>
                                                <w:rPr>
                                                  <w:sz w:val="18"/>
                                                </w:rPr>
                                                <w:t>Лист</w:t>
                                              </w:r>
                                            </w:p>
                                          </w:txbxContent>
                                        </v:textbox>
                                      </v:rect>
                                    </v:group>
                                    <v:rect id="Rectangle 18" o:spid="_x0000_s1370"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611C86">
                                            <w:pPr>
                                              <w:pStyle w:val="a"/>
                                              <w:jc w:val="center"/>
                                              <w:rPr>
                                                <w:sz w:val="18"/>
                                                <w:lang w:val="ru-RU"/>
                                              </w:rPr>
                                            </w:pPr>
                                            <w:r>
                                              <w:rPr>
                                                <w:sz w:val="18"/>
                                              </w:rPr>
                                              <w:t>№ док</w:t>
                                            </w:r>
                                            <w:r>
                                              <w:rPr>
                                                <w:sz w:val="18"/>
                                                <w:lang w:val="ru-RU"/>
                                              </w:rPr>
                                              <w:t>.</w:t>
                                            </w:r>
                                          </w:p>
                                        </w:txbxContent>
                                      </v:textbox>
                                    </v:rect>
                                  </v:group>
                                  <v:group id="_x0000_s1371" style="position:absolute;left:584;top:11870;width:572;height:4771" coordorigin="662,11675" coordsize="737,4773">
                                    <v:rect id="_x0000_s1372" style="position:absolute;left:662;top:11675;width:737;height:4773" filled="f" strokeweight="2pt"/>
                                    <v:line id="_x0000_s1373" style="position:absolute" from="1002,11675" to="1002,16448" strokeweight="2pt"/>
                                    <v:line id="_x0000_s1374" style="position:absolute" from="662,11675" to="1399,11675" strokeweight="2pt"/>
                                    <v:line id="_x0000_s1375" style="position:absolute" from="662,13092" to="1399,13092" strokeweight="2pt"/>
                                    <v:line id="_x0000_s1376" style="position:absolute" from="662,15077" to="1399,15077" strokeweight="2pt"/>
                                    <v:shape id="_x0000_s1377" type="#_x0000_t202" style="position:absolute;left:713;top:11727;width:252;height:1316" filled="f" stroked="f">
                                      <v:textbox style="mso-next-textbox:#_x0000_s1377"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611C86"/>
                                        </w:txbxContent>
                                      </v:textbox>
                                    </v:shape>
                                    <v:shape id="_x0000_s1378" type="#_x0000_t202" style="position:absolute;left:713;top:13127;width:252;height:1904" filled="f" stroked="f">
                                      <v:textbox style="mso-next-textbox:#_x0000_s1378"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611C86"/>
                                        </w:txbxContent>
                                      </v:textbox>
                                    </v:shape>
                                    <v:shape id="_x0000_s1379" type="#_x0000_t202" style="position:absolute;left:713;top:15115;width:252;height:1316" filled="f" stroked="f">
                                      <v:textbox style="mso-next-textbox:#_x0000_s137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611C86"/>
                                        </w:txbxContent>
                                      </v:textbox>
                                    </v:shape>
                                    <v:shape id="_x0000_s1380" type="#_x0000_t202" style="position:absolute;left:1077;top:11727;width:252;height:1316" filled="f" stroked="f">
                                      <v:textbox style="mso-next-textbox:#_x0000_s1380"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611C86"/>
                                          <w:p w:rsidR="00102B94" w:rsidRPr="00A96BAF" w:rsidRDefault="00102B94" w:rsidP="00611C86">
                                            <w:pPr>
                                              <w:pStyle w:val="a"/>
                                              <w:jc w:val="center"/>
                                              <w:rPr>
                                                <w:sz w:val="18"/>
                                                <w:lang w:val="ru-RU"/>
                                              </w:rPr>
                                            </w:pPr>
                                            <w:r>
                                              <w:rPr>
                                                <w:sz w:val="18"/>
                                                <w:lang w:val="ru-RU"/>
                                              </w:rPr>
                                              <w:t>П</w:t>
                                            </w:r>
                                          </w:p>
                                        </w:txbxContent>
                                      </v:textbox>
                                    </v:shape>
                                    <v:shape id="_x0000_s1381" type="#_x0000_t202" style="position:absolute;left:1077;top:15115;width:252;height:1316" filled="f" stroked="f">
                                      <v:textbox style="mso-next-textbox:#_x0000_s1336" inset="0,0,0,0">
                                        <w:txbxContent/>
                                      </v:textbox>
                                    </v:shape>
                                  </v:group>
                                </v:group>
                              </v:group>
                              <v:line id="Line 8" o:spid="_x0000_s1382"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Pr>
          <w:sz w:val="28"/>
          <w:szCs w:val="28"/>
        </w:rPr>
        <w:tab/>
        <w:t>Чистка  ствола скважины и чистка стенок обсадных труб применяется для удаления заиления, шлама. Данный вид работ будет производиться желонкой до полной очистки скважины, щетками.</w:t>
      </w:r>
    </w:p>
    <w:p w:rsidR="00102B94" w:rsidRPr="00F9017D" w:rsidRDefault="00102B94" w:rsidP="00527A3D">
      <w:pPr>
        <w:spacing w:line="360" w:lineRule="auto"/>
        <w:jc w:val="both"/>
        <w:rPr>
          <w:sz w:val="28"/>
          <w:szCs w:val="28"/>
        </w:rPr>
      </w:pPr>
      <w:r>
        <w:rPr>
          <w:sz w:val="28"/>
          <w:szCs w:val="28"/>
        </w:rPr>
        <w:tab/>
      </w:r>
      <w:r w:rsidRPr="00F9017D">
        <w:rPr>
          <w:sz w:val="28"/>
          <w:szCs w:val="28"/>
        </w:rPr>
        <w:t>Чистка обсадных труб ствола скважины будет осуществляться щетками в интервале 2,0 - 35,0 м</w:t>
      </w:r>
      <w:r>
        <w:rPr>
          <w:sz w:val="28"/>
          <w:szCs w:val="28"/>
        </w:rPr>
        <w:t>,</w:t>
      </w:r>
      <w:r w:rsidRPr="00F9017D">
        <w:rPr>
          <w:sz w:val="28"/>
          <w:szCs w:val="28"/>
        </w:rPr>
        <w:t xml:space="preserve"> чистка скважины желонкой в интервале 35,0 - </w:t>
      </w:r>
      <w:smartTag w:uri="urn:schemas-microsoft-com:office:smarttags" w:element="metricconverter">
        <w:smartTagPr>
          <w:attr w:name="ProductID" w:val="38 м"/>
        </w:smartTagPr>
        <w:r w:rsidRPr="00F9017D">
          <w:rPr>
            <w:sz w:val="28"/>
            <w:szCs w:val="28"/>
          </w:rPr>
          <w:t>62,0 м</w:t>
        </w:r>
      </w:smartTag>
      <w:r w:rsidRPr="00F9017D">
        <w:rPr>
          <w:sz w:val="28"/>
          <w:szCs w:val="28"/>
        </w:rPr>
        <w:t>.</w:t>
      </w:r>
    </w:p>
    <w:p w:rsidR="00102B94" w:rsidRDefault="00102B94" w:rsidP="00527A3D">
      <w:pPr>
        <w:spacing w:line="360" w:lineRule="auto"/>
        <w:jc w:val="both"/>
        <w:rPr>
          <w:sz w:val="28"/>
          <w:szCs w:val="28"/>
        </w:rPr>
      </w:pPr>
      <w:r w:rsidRPr="00F9017D">
        <w:rPr>
          <w:sz w:val="28"/>
          <w:szCs w:val="28"/>
        </w:rPr>
        <w:tab/>
        <w:t xml:space="preserve">Прокачка скважины будет производиться погружным насосом типа </w:t>
      </w:r>
      <w:r>
        <w:rPr>
          <w:sz w:val="28"/>
          <w:szCs w:val="28"/>
        </w:rPr>
        <w:t>«</w:t>
      </w:r>
      <w:r w:rsidRPr="00F9017D">
        <w:rPr>
          <w:sz w:val="28"/>
          <w:szCs w:val="28"/>
        </w:rPr>
        <w:t>Водолей</w:t>
      </w:r>
      <w:r>
        <w:rPr>
          <w:sz w:val="28"/>
          <w:szCs w:val="28"/>
        </w:rPr>
        <w:t>»</w:t>
      </w:r>
      <w:r w:rsidRPr="00F9017D">
        <w:rPr>
          <w:sz w:val="28"/>
          <w:szCs w:val="28"/>
        </w:rPr>
        <w:t>. В процессе прокачки насос постепенно погружается по стволу скважины от динамического уровня до забоя. Затраты труда и времени на чистку и прокачку данной  скважины по опыту работ определяются - 2 суток силами буровой бригады в количестве 3 - х человек в т.ч. прокачка насосом - 1 сутки.</w:t>
      </w:r>
    </w:p>
    <w:p w:rsidR="00102B94" w:rsidRDefault="00102B94" w:rsidP="00527A3D">
      <w:pPr>
        <w:spacing w:line="360" w:lineRule="auto"/>
        <w:rPr>
          <w:i/>
          <w:sz w:val="28"/>
          <w:szCs w:val="28"/>
        </w:rPr>
      </w:pPr>
    </w:p>
    <w:p w:rsidR="00102B94" w:rsidRPr="00527A3D" w:rsidRDefault="00102B94" w:rsidP="00527A3D">
      <w:pPr>
        <w:numPr>
          <w:ilvl w:val="2"/>
          <w:numId w:val="10"/>
        </w:numPr>
        <w:spacing w:line="360" w:lineRule="auto"/>
        <w:jc w:val="center"/>
        <w:rPr>
          <w:b/>
          <w:i/>
          <w:sz w:val="28"/>
          <w:szCs w:val="28"/>
        </w:rPr>
      </w:pPr>
      <w:r w:rsidRPr="00527A3D">
        <w:rPr>
          <w:b/>
          <w:i/>
          <w:sz w:val="28"/>
          <w:szCs w:val="28"/>
        </w:rPr>
        <w:t>Дезинфекция скважины.</w:t>
      </w:r>
    </w:p>
    <w:p w:rsidR="00102B94" w:rsidRDefault="00102B94" w:rsidP="00B8438B">
      <w:pPr>
        <w:ind w:left="708"/>
        <w:jc w:val="center"/>
        <w:rPr>
          <w:i/>
          <w:sz w:val="28"/>
          <w:szCs w:val="28"/>
        </w:rPr>
      </w:pPr>
    </w:p>
    <w:p w:rsidR="00102B94" w:rsidRPr="00527A3D" w:rsidRDefault="00102B94" w:rsidP="00527A3D">
      <w:pPr>
        <w:autoSpaceDE w:val="0"/>
        <w:autoSpaceDN w:val="0"/>
        <w:adjustRightInd w:val="0"/>
        <w:spacing w:line="360" w:lineRule="auto"/>
        <w:ind w:firstLine="709"/>
        <w:jc w:val="both"/>
        <w:rPr>
          <w:sz w:val="28"/>
          <w:szCs w:val="28"/>
          <w:vertAlign w:val="superscript"/>
        </w:rPr>
      </w:pPr>
      <w:r w:rsidRPr="00527A3D">
        <w:rPr>
          <w:sz w:val="28"/>
          <w:szCs w:val="28"/>
        </w:rPr>
        <w:t>Дезинфекция скважины проводится после чистки скважины и служит для обеззараживания воды в ее стволе. Согласно «Инструкции по контролю за обеззараживанием хозяйственно-питьевой воды и за дезинфекцией водопроводных сооружений хлором при централизованном и местном водоснабжении» (утв. гл. сан. врачом 25.11.1967 № 723а-67) концентрация активного хлора в дезрастворе для эффективного обеззараживания должна составлять100 мг/л=100 г/м</w:t>
      </w:r>
      <w:r w:rsidRPr="00527A3D">
        <w:rPr>
          <w:sz w:val="28"/>
          <w:szCs w:val="28"/>
          <w:vertAlign w:val="superscript"/>
        </w:rPr>
        <w:t>3</w:t>
      </w:r>
    </w:p>
    <w:p w:rsidR="00102B94" w:rsidRPr="00527A3D" w:rsidRDefault="00102B94" w:rsidP="00527A3D">
      <w:pPr>
        <w:autoSpaceDE w:val="0"/>
        <w:autoSpaceDN w:val="0"/>
        <w:adjustRightInd w:val="0"/>
        <w:spacing w:line="360" w:lineRule="auto"/>
        <w:ind w:firstLine="709"/>
        <w:jc w:val="both"/>
        <w:rPr>
          <w:sz w:val="28"/>
          <w:szCs w:val="28"/>
        </w:rPr>
      </w:pPr>
      <w:r w:rsidRPr="00527A3D">
        <w:rPr>
          <w:sz w:val="28"/>
          <w:szCs w:val="28"/>
        </w:rPr>
        <w:t xml:space="preserve">Учитывая, что внутренний диаметр труб составляет 207 мм, а столб воды - </w:t>
      </w:r>
      <w:smartTag w:uri="urn:schemas-microsoft-com:office:smarttags" w:element="metricconverter">
        <w:smartTagPr>
          <w:attr w:name="ProductID" w:val="38 м"/>
        </w:smartTagPr>
        <w:r w:rsidRPr="00527A3D">
          <w:rPr>
            <w:sz w:val="28"/>
            <w:szCs w:val="28"/>
          </w:rPr>
          <w:t>38 метра</w:t>
        </w:r>
      </w:smartTag>
      <w:r w:rsidRPr="00527A3D">
        <w:rPr>
          <w:sz w:val="28"/>
          <w:szCs w:val="28"/>
        </w:rPr>
        <w:t>, объем воды в скважине определяется по формуле:</w:t>
      </w:r>
    </w:p>
    <w:p w:rsidR="00102B94" w:rsidRPr="00527A3D" w:rsidRDefault="00102B94" w:rsidP="00527A3D">
      <w:pPr>
        <w:autoSpaceDE w:val="0"/>
        <w:autoSpaceDN w:val="0"/>
        <w:adjustRightInd w:val="0"/>
        <w:spacing w:line="360" w:lineRule="auto"/>
        <w:ind w:firstLine="709"/>
        <w:jc w:val="both"/>
        <w:rPr>
          <w:sz w:val="28"/>
          <w:szCs w:val="28"/>
        </w:rPr>
      </w:pPr>
    </w:p>
    <w:p w:rsidR="00102B94" w:rsidRPr="00527A3D" w:rsidRDefault="00102B94" w:rsidP="00527A3D">
      <w:pPr>
        <w:tabs>
          <w:tab w:val="left" w:leader="dot" w:pos="1781"/>
          <w:tab w:val="left" w:leader="hyphen" w:pos="2707"/>
        </w:tabs>
        <w:autoSpaceDE w:val="0"/>
        <w:autoSpaceDN w:val="0"/>
        <w:adjustRightInd w:val="0"/>
        <w:spacing w:line="360" w:lineRule="auto"/>
        <w:jc w:val="center"/>
        <w:rPr>
          <w:sz w:val="28"/>
          <w:szCs w:val="28"/>
        </w:rPr>
      </w:pPr>
      <w:r w:rsidRPr="00527A3D">
        <w:rPr>
          <w:position w:val="-24"/>
        </w:rPr>
        <w:object w:dxaOrig="1420" w:dyaOrig="660">
          <v:shape id="_x0000_i1033" type="#_x0000_t75" style="width:71.25pt;height:33pt" o:ole="">
            <v:imagedata r:id="rId12" o:title=""/>
          </v:shape>
          <o:OLEObject Type="Embed" ProgID="Equation.3" ShapeID="_x0000_i1033" DrawAspect="Content" ObjectID="_1511269039" r:id="rId13"/>
        </w:object>
      </w:r>
      <w:r w:rsidRPr="00527A3D">
        <w:rPr>
          <w:sz w:val="28"/>
          <w:szCs w:val="28"/>
        </w:rPr>
        <w:t>, где</w:t>
      </w:r>
    </w:p>
    <w:p w:rsidR="00102B94" w:rsidRPr="00527A3D" w:rsidRDefault="00102B94" w:rsidP="00527A3D">
      <w:pPr>
        <w:autoSpaceDE w:val="0"/>
        <w:autoSpaceDN w:val="0"/>
        <w:adjustRightInd w:val="0"/>
        <w:spacing w:line="360" w:lineRule="auto"/>
        <w:ind w:firstLine="709"/>
        <w:jc w:val="both"/>
        <w:rPr>
          <w:sz w:val="28"/>
          <w:szCs w:val="28"/>
          <w:lang w:eastAsia="en-US"/>
        </w:rPr>
      </w:pPr>
      <w:r w:rsidRPr="00527A3D">
        <w:rPr>
          <w:sz w:val="28"/>
          <w:szCs w:val="28"/>
          <w:lang w:eastAsia="en-US"/>
        </w:rPr>
        <w:t xml:space="preserve">                   </w:t>
      </w:r>
      <w:r w:rsidRPr="00527A3D">
        <w:rPr>
          <w:sz w:val="28"/>
          <w:szCs w:val="28"/>
          <w:lang w:val="en-US" w:eastAsia="en-US"/>
        </w:rPr>
        <w:t>d</w:t>
      </w:r>
      <w:r w:rsidRPr="00527A3D">
        <w:rPr>
          <w:sz w:val="28"/>
          <w:szCs w:val="28"/>
          <w:lang w:eastAsia="en-US"/>
        </w:rPr>
        <w:t xml:space="preserve"> - внутренний диаметр скважины, </w:t>
      </w:r>
      <w:smartTag w:uri="urn:schemas-microsoft-com:office:smarttags" w:element="metricconverter">
        <w:smartTagPr>
          <w:attr w:name="ProductID" w:val="38 м"/>
        </w:smartTagPr>
        <w:r w:rsidRPr="00527A3D">
          <w:rPr>
            <w:sz w:val="28"/>
            <w:szCs w:val="28"/>
            <w:lang w:eastAsia="en-US"/>
          </w:rPr>
          <w:t>207 мм</w:t>
        </w:r>
      </w:smartTag>
      <w:r w:rsidRPr="00527A3D">
        <w:rPr>
          <w:sz w:val="28"/>
          <w:szCs w:val="28"/>
          <w:lang w:eastAsia="en-US"/>
        </w:rPr>
        <w:t xml:space="preserve"> </w:t>
      </w:r>
    </w:p>
    <w:p w:rsidR="00102B94" w:rsidRPr="00527A3D" w:rsidRDefault="00102B94" w:rsidP="00527A3D">
      <w:pPr>
        <w:autoSpaceDE w:val="0"/>
        <w:autoSpaceDN w:val="0"/>
        <w:adjustRightInd w:val="0"/>
        <w:spacing w:line="360" w:lineRule="auto"/>
        <w:ind w:firstLine="709"/>
        <w:jc w:val="both"/>
        <w:rPr>
          <w:sz w:val="28"/>
          <w:szCs w:val="28"/>
          <w:lang w:eastAsia="en-US"/>
        </w:rPr>
      </w:pPr>
      <w:r w:rsidRPr="00527A3D">
        <w:rPr>
          <w:sz w:val="28"/>
          <w:szCs w:val="28"/>
          <w:lang w:eastAsia="en-US"/>
        </w:rPr>
        <w:t xml:space="preserve">                   1 - высота столба воды (62-24 = </w:t>
      </w:r>
      <w:smartTag w:uri="urn:schemas-microsoft-com:office:smarttags" w:element="metricconverter">
        <w:smartTagPr>
          <w:attr w:name="ProductID" w:val="38 м"/>
        </w:smartTagPr>
        <w:r w:rsidRPr="00527A3D">
          <w:rPr>
            <w:sz w:val="28"/>
            <w:szCs w:val="28"/>
            <w:lang w:eastAsia="en-US"/>
          </w:rPr>
          <w:t>38 м</w:t>
        </w:r>
      </w:smartTag>
      <w:r w:rsidRPr="00527A3D">
        <w:rPr>
          <w:sz w:val="28"/>
          <w:szCs w:val="28"/>
          <w:lang w:eastAsia="en-US"/>
        </w:rPr>
        <w:t>),</w:t>
      </w:r>
    </w:p>
    <w:p w:rsidR="00102B94" w:rsidRPr="00527A3D" w:rsidRDefault="00102B94" w:rsidP="00527A3D">
      <w:pPr>
        <w:autoSpaceDE w:val="0"/>
        <w:autoSpaceDN w:val="0"/>
        <w:adjustRightInd w:val="0"/>
        <w:spacing w:line="360" w:lineRule="auto"/>
        <w:ind w:firstLine="709"/>
        <w:jc w:val="both"/>
        <w:rPr>
          <w:sz w:val="28"/>
          <w:szCs w:val="28"/>
        </w:rPr>
      </w:pPr>
    </w:p>
    <w:p w:rsidR="00102B94" w:rsidRPr="00527A3D" w:rsidRDefault="00102B94" w:rsidP="00527A3D">
      <w:pPr>
        <w:autoSpaceDE w:val="0"/>
        <w:autoSpaceDN w:val="0"/>
        <w:adjustRightInd w:val="0"/>
        <w:spacing w:line="360" w:lineRule="auto"/>
        <w:ind w:firstLine="709"/>
        <w:jc w:val="both"/>
        <w:rPr>
          <w:sz w:val="28"/>
          <w:szCs w:val="28"/>
        </w:rPr>
      </w:pPr>
      <w:r>
        <w:rPr>
          <w:noProof/>
        </w:rPr>
        <w:pict>
          <v:shape id="_x0000_s1383" type="#_x0000_t75" style="position:absolute;left:0;text-align:left;margin-left:162pt;margin-top:2pt;width:153pt;height:33pt;z-index:-251666944" wrapcoords="11224 1964 3706 2945 106 5400 212 13745 4447 17673 8471 17673 8894 19636 9000 19636 9424 19636 9424 17673 14400 17673 21388 13255 21494 6873 18529 4909 11753 1964 11224 1964">
            <v:imagedata r:id="rId14" o:title=""/>
            <w10:wrap type="tight"/>
          </v:shape>
          <o:OLEObject Type="Embed" ProgID="Equation.3" ShapeID="_x0000_s1383" DrawAspect="Content" ObjectID="_1511269046" r:id="rId15"/>
        </w:pict>
      </w:r>
      <w:r w:rsidRPr="00527A3D">
        <w:rPr>
          <w:sz w:val="28"/>
          <w:szCs w:val="28"/>
        </w:rPr>
        <w:t xml:space="preserve">Отсюда,  </w:t>
      </w:r>
    </w:p>
    <w:p w:rsidR="00102B94" w:rsidRPr="00527A3D" w:rsidRDefault="00102B94" w:rsidP="00527A3D">
      <w:pPr>
        <w:autoSpaceDE w:val="0"/>
        <w:autoSpaceDN w:val="0"/>
        <w:adjustRightInd w:val="0"/>
        <w:spacing w:line="360" w:lineRule="auto"/>
        <w:ind w:firstLine="709"/>
        <w:jc w:val="both"/>
        <w:rPr>
          <w:sz w:val="28"/>
          <w:szCs w:val="28"/>
        </w:rPr>
      </w:pPr>
    </w:p>
    <w:p w:rsidR="00102B94" w:rsidRPr="00527A3D" w:rsidRDefault="00102B94" w:rsidP="00527A3D">
      <w:pPr>
        <w:autoSpaceDE w:val="0"/>
        <w:autoSpaceDN w:val="0"/>
        <w:adjustRightInd w:val="0"/>
        <w:spacing w:line="360" w:lineRule="auto"/>
        <w:ind w:firstLine="709"/>
        <w:jc w:val="both"/>
        <w:rPr>
          <w:sz w:val="28"/>
          <w:szCs w:val="28"/>
        </w:rPr>
      </w:pPr>
    </w:p>
    <w:p w:rsidR="00102B94" w:rsidRPr="00527A3D" w:rsidRDefault="00102B94" w:rsidP="00527A3D">
      <w:pPr>
        <w:autoSpaceDE w:val="0"/>
        <w:autoSpaceDN w:val="0"/>
        <w:adjustRightInd w:val="0"/>
        <w:spacing w:line="360" w:lineRule="auto"/>
        <w:ind w:firstLine="709"/>
        <w:jc w:val="both"/>
        <w:rPr>
          <w:sz w:val="28"/>
          <w:szCs w:val="28"/>
        </w:rPr>
      </w:pPr>
      <w:r>
        <w:rPr>
          <w:noProof/>
        </w:rPr>
        <w:pict>
          <v:group id="_x0000_s1384" style="position:absolute;left:0;text-align:left;margin-left:-45pt;margin-top:-31.85pt;width:551.65pt;height:810pt;z-index:251656704" coordorigin="621,354" coordsize="11033,16200">
            <v:rect id="Rectangle 22" o:spid="_x0000_s1385"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6</w:t>
                    </w:r>
                  </w:p>
                </w:txbxContent>
              </v:textbox>
            </v:rect>
            <v:group id="_x0000_s1386" style="position:absolute;left:621;top:354;width:11033;height:16200" coordorigin="621,354" coordsize="11033,16200">
              <v:rect id="Rectangle 23" o:spid="_x0000_s1387"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611C86">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611C86"/>
                  </w:txbxContent>
                </v:textbox>
              </v:rect>
              <v:group id="_x0000_s1388" style="position:absolute;left:621;top:354;width:11033;height:16200" coordorigin="621,414" coordsize="11033,16200">
                <v:line id="Line 12" o:spid="_x0000_s1389"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390" style="position:absolute;left:621;top:414;width:11033;height:16200" coordorigin="584,414" coordsize="11033,16020">
                  <v:line id="Line 11" o:spid="_x0000_s1391"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392" style="position:absolute;left:584;top:414;width:11033;height:16020" coordorigin="584,414" coordsize="11033,16020">
                    <v:line id="Line 15" o:spid="_x0000_s1393"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394" style="position:absolute;left:584;top:414;width:11033;height:16020" coordorigin="584,414" coordsize="11033,16231">
                      <v:rect id="Rectangle 21" o:spid="_x0000_s1395"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Лист</w:t>
                              </w:r>
                            </w:p>
                          </w:txbxContent>
                        </v:textbox>
                      </v:rect>
                      <v:group id="_x0000_s1396" style="position:absolute;left:584;top:414;width:11033;height:16231" coordorigin="584,414" coordsize="11033,16231">
                        <v:rect id="Rectangle 20" o:spid="_x0000_s1397"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611C86">
                                <w:pPr>
                                  <w:pStyle w:val="a"/>
                                  <w:jc w:val="center"/>
                                  <w:rPr>
                                    <w:sz w:val="18"/>
                                  </w:rPr>
                                </w:pPr>
                                <w:r>
                                  <w:rPr>
                                    <w:sz w:val="18"/>
                                  </w:rPr>
                                  <w:t>Дата</w:t>
                                </w:r>
                              </w:p>
                            </w:txbxContent>
                          </v:textbox>
                        </v:rect>
                        <v:group id="_x0000_s1398" style="position:absolute;left:584;top:414;width:11033;height:16231" coordorigin="584,414" coordsize="11033,16231">
                          <v:rect id="Rectangle 19" o:spid="_x0000_s1399"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Подпись</w:t>
                                  </w:r>
                                </w:p>
                              </w:txbxContent>
                            </v:textbox>
                          </v:rect>
                          <v:group id="_x0000_s1400" style="position:absolute;left:584;top:414;width:11033;height:16231" coordorigin="584,414" coordsize="11033,16231">
                            <v:rect id="Rectangle 16" o:spid="_x0000_s1401"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611C86">
                                    <w:pPr>
                                      <w:pStyle w:val="a"/>
                                      <w:jc w:val="center"/>
                                      <w:rPr>
                                        <w:sz w:val="18"/>
                                      </w:rPr>
                                    </w:pPr>
                                    <w:r>
                                      <w:rPr>
                                        <w:sz w:val="18"/>
                                      </w:rPr>
                                      <w:t>Изм.</w:t>
                                    </w:r>
                                  </w:p>
                                </w:txbxContent>
                              </v:textbox>
                            </v:rect>
                            <v:group id="_x0000_s1402" style="position:absolute;left:584;top:414;width:11033;height:16231" coordorigin="584,414" coordsize="11033,16231">
                              <v:line id="Line 6" o:spid="_x0000_s1403"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404"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405"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406"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407" style="position:absolute;left:584;top:414;width:11033;height:16231" coordorigin="584,414" coordsize="11033,16231">
                                <v:rect id="Rectangle 5" o:spid="_x0000_s1408"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409"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410"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411" style="position:absolute;left:584;top:11870;width:11021;height:4775" coordorigin="584,11870" coordsize="11021,4775">
                                  <v:group id="_x0000_s1412" style="position:absolute;left:1166;top:15766;width:10439;height:879" coordorigin="1166,15766" coordsize="10439,879">
                                    <v:group id="_x0000_s1413" style="position:absolute;left:1166;top:15766;width:10439;height:879" coordorigin="1166,15766" coordsize="10439,879">
                                      <v:line id="Line 7" o:spid="_x0000_s1414"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415"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611C86">
                                              <w:pPr>
                                                <w:pStyle w:val="a"/>
                                                <w:rPr>
                                                  <w:sz w:val="18"/>
                                                </w:rPr>
                                              </w:pPr>
                                              <w:r>
                                                <w:rPr>
                                                  <w:sz w:val="18"/>
                                                  <w:lang w:val="ru-RU"/>
                                                </w:rPr>
                                                <w:t xml:space="preserve"> Кол.уч </w:t>
                                              </w:r>
                                              <w:r>
                                                <w:rPr>
                                                  <w:sz w:val="18"/>
                                                </w:rPr>
                                                <w:t>Лист</w:t>
                                              </w:r>
                                            </w:p>
                                          </w:txbxContent>
                                        </v:textbox>
                                      </v:rect>
                                    </v:group>
                                    <v:rect id="Rectangle 18" o:spid="_x0000_s1416"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611C86">
                                            <w:pPr>
                                              <w:pStyle w:val="a"/>
                                              <w:jc w:val="center"/>
                                              <w:rPr>
                                                <w:sz w:val="18"/>
                                                <w:lang w:val="ru-RU"/>
                                              </w:rPr>
                                            </w:pPr>
                                            <w:r>
                                              <w:rPr>
                                                <w:sz w:val="18"/>
                                              </w:rPr>
                                              <w:t>№ док</w:t>
                                            </w:r>
                                            <w:r>
                                              <w:rPr>
                                                <w:sz w:val="18"/>
                                                <w:lang w:val="ru-RU"/>
                                              </w:rPr>
                                              <w:t>.</w:t>
                                            </w:r>
                                          </w:p>
                                        </w:txbxContent>
                                      </v:textbox>
                                    </v:rect>
                                  </v:group>
                                  <v:group id="_x0000_s1417" style="position:absolute;left:584;top:11870;width:572;height:4771" coordorigin="662,11675" coordsize="737,4773">
                                    <v:rect id="_x0000_s1418" style="position:absolute;left:662;top:11675;width:737;height:4773" filled="f" strokeweight="2pt"/>
                                    <v:line id="_x0000_s1419" style="position:absolute" from="1002,11675" to="1002,16448" strokeweight="2pt"/>
                                    <v:line id="_x0000_s1420" style="position:absolute" from="662,11675" to="1399,11675" strokeweight="2pt"/>
                                    <v:line id="_x0000_s1421" style="position:absolute" from="662,13092" to="1399,13092" strokeweight="2pt"/>
                                    <v:line id="_x0000_s1422" style="position:absolute" from="662,15077" to="1399,15077" strokeweight="2pt"/>
                                    <v:shape id="_x0000_s1423" type="#_x0000_t202" style="position:absolute;left:713;top:11727;width:252;height:1316" filled="f" stroked="f">
                                      <v:textbox style="mso-next-textbox:#_x0000_s1423"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611C86"/>
                                        </w:txbxContent>
                                      </v:textbox>
                                    </v:shape>
                                    <v:shape id="_x0000_s1424" type="#_x0000_t202" style="position:absolute;left:713;top:13127;width:252;height:1904" filled="f" stroked="f">
                                      <v:textbox style="mso-next-textbox:#_x0000_s1424"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611C86"/>
                                        </w:txbxContent>
                                      </v:textbox>
                                    </v:shape>
                                    <v:shape id="_x0000_s1425" type="#_x0000_t202" style="position:absolute;left:713;top:15115;width:252;height:1316" filled="f" stroked="f">
                                      <v:textbox style="mso-next-textbox:#_x0000_s1425"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611C86"/>
                                        </w:txbxContent>
                                      </v:textbox>
                                    </v:shape>
                                    <v:shape id="_x0000_s1426" type="#_x0000_t202" style="position:absolute;left:1077;top:11727;width:252;height:1316" filled="f" stroked="f">
                                      <v:textbox style="mso-next-textbox:#_x0000_s1426"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611C86"/>
                                          <w:p w:rsidR="00102B94" w:rsidRPr="00A96BAF" w:rsidRDefault="00102B94" w:rsidP="00611C86">
                                            <w:pPr>
                                              <w:pStyle w:val="a"/>
                                              <w:jc w:val="center"/>
                                              <w:rPr>
                                                <w:sz w:val="18"/>
                                                <w:lang w:val="ru-RU"/>
                                              </w:rPr>
                                            </w:pPr>
                                            <w:r>
                                              <w:rPr>
                                                <w:sz w:val="18"/>
                                                <w:lang w:val="ru-RU"/>
                                              </w:rPr>
                                              <w:t>П</w:t>
                                            </w:r>
                                          </w:p>
                                        </w:txbxContent>
                                      </v:textbox>
                                    </v:shape>
                                    <v:shape id="_x0000_s1427" type="#_x0000_t202" style="position:absolute;left:1077;top:15115;width:252;height:1316" filled="f" stroked="f">
                                      <v:textbox style="mso-next-textbox:#_x0000_s1381" inset="0,0,0,0">
                                        <w:txbxContent>
                                          <w:p w:rsidR="00102B94" w:rsidRDefault="00102B94" w:rsidP="00F67352"/>
                                        </w:txbxContent>
                                      </v:textbox>
                                    </v:shape>
                                  </v:group>
                                </v:group>
                              </v:group>
                              <v:line id="Line 8" o:spid="_x0000_s1428"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Pr>
          <w:noProof/>
        </w:rPr>
        <w:pict>
          <v:shape id="_x0000_s1429" type="#_x0000_t75" style="position:absolute;left:0;text-align:left;margin-left:207pt;margin-top:12.5pt;width:157.95pt;height:33pt;z-index:-251665920" wrapcoords="11261 1964 3788 2945 102 5891 205 13255 5118 17673 8599 17673 9009 19636 9111 19636 9520 19636 9520 17673 14434 17673 21395 13255 21498 6873 18631 4909 11773 1964 11261 1964">
            <v:imagedata r:id="rId16" o:title=""/>
            <w10:wrap type="tight"/>
          </v:shape>
        </w:pict>
      </w:r>
      <w:r w:rsidRPr="00527A3D">
        <w:rPr>
          <w:sz w:val="28"/>
          <w:szCs w:val="28"/>
        </w:rPr>
        <w:t xml:space="preserve">Объем надводной части </w:t>
      </w:r>
    </w:p>
    <w:p w:rsidR="00102B94" w:rsidRPr="00527A3D" w:rsidRDefault="00102B94" w:rsidP="00527A3D">
      <w:pPr>
        <w:autoSpaceDE w:val="0"/>
        <w:autoSpaceDN w:val="0"/>
        <w:adjustRightInd w:val="0"/>
        <w:spacing w:line="360" w:lineRule="auto"/>
        <w:ind w:firstLine="709"/>
        <w:jc w:val="both"/>
        <w:rPr>
          <w:sz w:val="28"/>
          <w:szCs w:val="28"/>
        </w:rPr>
      </w:pPr>
    </w:p>
    <w:p w:rsidR="00102B94" w:rsidRPr="00527A3D" w:rsidRDefault="00102B94" w:rsidP="00527A3D">
      <w:pPr>
        <w:autoSpaceDE w:val="0"/>
        <w:autoSpaceDN w:val="0"/>
        <w:adjustRightInd w:val="0"/>
        <w:spacing w:line="360" w:lineRule="auto"/>
        <w:ind w:firstLine="720"/>
        <w:jc w:val="both"/>
        <w:outlineLvl w:val="0"/>
        <w:rPr>
          <w:sz w:val="28"/>
          <w:szCs w:val="28"/>
        </w:rPr>
      </w:pPr>
    </w:p>
    <w:p w:rsidR="00102B94" w:rsidRPr="00527A3D" w:rsidRDefault="00102B94" w:rsidP="00527A3D">
      <w:pPr>
        <w:autoSpaceDE w:val="0"/>
        <w:autoSpaceDN w:val="0"/>
        <w:adjustRightInd w:val="0"/>
        <w:spacing w:line="360" w:lineRule="auto"/>
        <w:ind w:firstLine="720"/>
        <w:jc w:val="both"/>
        <w:outlineLvl w:val="0"/>
        <w:rPr>
          <w:sz w:val="28"/>
          <w:szCs w:val="28"/>
        </w:rPr>
      </w:pPr>
      <w:r w:rsidRPr="00527A3D">
        <w:rPr>
          <w:sz w:val="28"/>
          <w:szCs w:val="28"/>
        </w:rPr>
        <w:t>Так как расчетный объем хлорного раствора принимается больше объема скважин при обеззараживании надводной части в 1,5 раза и подводной части – в 3 раза, то общий объем дезраствора должен составлять:</w:t>
      </w:r>
    </w:p>
    <w:p w:rsidR="00102B94" w:rsidRPr="00527A3D" w:rsidRDefault="00102B94" w:rsidP="00527A3D">
      <w:pPr>
        <w:autoSpaceDE w:val="0"/>
        <w:autoSpaceDN w:val="0"/>
        <w:adjustRightInd w:val="0"/>
        <w:spacing w:line="360" w:lineRule="auto"/>
        <w:ind w:firstLine="720"/>
        <w:jc w:val="both"/>
        <w:outlineLvl w:val="0"/>
        <w:rPr>
          <w:sz w:val="28"/>
          <w:szCs w:val="28"/>
        </w:rPr>
      </w:pPr>
    </w:p>
    <w:p w:rsidR="00102B94" w:rsidRPr="00527A3D" w:rsidRDefault="00102B94" w:rsidP="00527A3D">
      <w:pPr>
        <w:autoSpaceDE w:val="0"/>
        <w:autoSpaceDN w:val="0"/>
        <w:adjustRightInd w:val="0"/>
        <w:spacing w:line="360" w:lineRule="auto"/>
        <w:ind w:firstLine="720"/>
        <w:jc w:val="center"/>
        <w:outlineLvl w:val="0"/>
        <w:rPr>
          <w:sz w:val="28"/>
          <w:szCs w:val="28"/>
          <w:vertAlign w:val="superscript"/>
        </w:rPr>
      </w:pPr>
      <w:r w:rsidRPr="00527A3D">
        <w:rPr>
          <w:sz w:val="28"/>
          <w:szCs w:val="28"/>
        </w:rPr>
        <w:t>0,81×1,5+1,28×3=5,06 м</w:t>
      </w:r>
      <w:r w:rsidRPr="00527A3D">
        <w:rPr>
          <w:sz w:val="28"/>
          <w:szCs w:val="28"/>
          <w:vertAlign w:val="superscript"/>
        </w:rPr>
        <w:t>3</w:t>
      </w:r>
    </w:p>
    <w:p w:rsidR="00102B94" w:rsidRPr="00527A3D" w:rsidRDefault="00102B94" w:rsidP="00527A3D">
      <w:pPr>
        <w:autoSpaceDE w:val="0"/>
        <w:autoSpaceDN w:val="0"/>
        <w:adjustRightInd w:val="0"/>
        <w:spacing w:line="360" w:lineRule="auto"/>
        <w:ind w:firstLine="720"/>
        <w:jc w:val="both"/>
        <w:outlineLvl w:val="0"/>
        <w:rPr>
          <w:sz w:val="28"/>
          <w:szCs w:val="28"/>
        </w:rPr>
      </w:pPr>
      <w:r>
        <w:rPr>
          <w:noProof/>
        </w:rPr>
        <w:pict>
          <v:shape id="_x0000_s1430" type="#_x0000_t75" style="position:absolute;left:0;text-align:left;margin-left:0;margin-top:0;width:9pt;height:27pt;z-index:-251667968" wrapcoords="0 0 21600 0 21600 21600 0 21600 0 0">
            <v:imagedata r:id="rId17" o:title=""/>
            <w10:wrap type="tight"/>
          </v:shape>
        </w:pict>
      </w:r>
    </w:p>
    <w:p w:rsidR="00102B94" w:rsidRPr="00527A3D" w:rsidRDefault="00102B94" w:rsidP="00527A3D">
      <w:pPr>
        <w:autoSpaceDE w:val="0"/>
        <w:autoSpaceDN w:val="0"/>
        <w:adjustRightInd w:val="0"/>
        <w:spacing w:line="360" w:lineRule="auto"/>
        <w:ind w:firstLine="720"/>
        <w:jc w:val="both"/>
        <w:outlineLvl w:val="0"/>
        <w:rPr>
          <w:sz w:val="28"/>
          <w:szCs w:val="28"/>
        </w:rPr>
      </w:pPr>
      <w:r w:rsidRPr="00527A3D">
        <w:rPr>
          <w:sz w:val="28"/>
          <w:szCs w:val="28"/>
        </w:rPr>
        <w:t>Доза активного хлора на данный объем воды составляет:</w:t>
      </w:r>
    </w:p>
    <w:p w:rsidR="00102B94" w:rsidRPr="00527A3D" w:rsidRDefault="00102B94" w:rsidP="00527A3D">
      <w:pPr>
        <w:autoSpaceDE w:val="0"/>
        <w:autoSpaceDN w:val="0"/>
        <w:adjustRightInd w:val="0"/>
        <w:spacing w:line="360" w:lineRule="auto"/>
        <w:ind w:firstLine="720"/>
        <w:jc w:val="both"/>
        <w:outlineLvl w:val="0"/>
        <w:rPr>
          <w:sz w:val="28"/>
          <w:szCs w:val="28"/>
        </w:rPr>
      </w:pPr>
      <w:r w:rsidRPr="00527A3D">
        <w:rPr>
          <w:sz w:val="28"/>
          <w:szCs w:val="28"/>
        </w:rPr>
        <w:t xml:space="preserve">  </w:t>
      </w:r>
    </w:p>
    <w:p w:rsidR="00102B94" w:rsidRPr="00527A3D" w:rsidRDefault="00102B94" w:rsidP="00527A3D">
      <w:pPr>
        <w:autoSpaceDE w:val="0"/>
        <w:autoSpaceDN w:val="0"/>
        <w:adjustRightInd w:val="0"/>
        <w:spacing w:line="360" w:lineRule="auto"/>
        <w:ind w:firstLine="720"/>
        <w:jc w:val="center"/>
        <w:outlineLvl w:val="0"/>
        <w:rPr>
          <w:sz w:val="28"/>
          <w:szCs w:val="28"/>
        </w:rPr>
      </w:pPr>
      <w:r w:rsidRPr="00527A3D">
        <w:rPr>
          <w:sz w:val="28"/>
          <w:szCs w:val="28"/>
        </w:rPr>
        <w:t>100г/м</w:t>
      </w:r>
      <w:r w:rsidRPr="00527A3D">
        <w:rPr>
          <w:sz w:val="28"/>
          <w:szCs w:val="28"/>
          <w:vertAlign w:val="superscript"/>
        </w:rPr>
        <w:t>3</w:t>
      </w:r>
      <w:r w:rsidRPr="00527A3D">
        <w:rPr>
          <w:sz w:val="28"/>
          <w:szCs w:val="28"/>
        </w:rPr>
        <w:t xml:space="preserve"> х 5,06 м</w:t>
      </w:r>
      <w:r w:rsidRPr="00527A3D">
        <w:rPr>
          <w:sz w:val="28"/>
          <w:szCs w:val="28"/>
          <w:vertAlign w:val="superscript"/>
        </w:rPr>
        <w:t>3</w:t>
      </w:r>
      <w:r w:rsidRPr="00527A3D">
        <w:rPr>
          <w:sz w:val="28"/>
          <w:szCs w:val="28"/>
        </w:rPr>
        <w:t xml:space="preserve"> =506 г</w:t>
      </w:r>
    </w:p>
    <w:p w:rsidR="00102B94" w:rsidRPr="00527A3D" w:rsidRDefault="00102B94" w:rsidP="00527A3D">
      <w:pPr>
        <w:autoSpaceDE w:val="0"/>
        <w:autoSpaceDN w:val="0"/>
        <w:adjustRightInd w:val="0"/>
        <w:spacing w:line="360" w:lineRule="auto"/>
        <w:ind w:firstLine="720"/>
        <w:jc w:val="both"/>
        <w:outlineLvl w:val="0"/>
      </w:pPr>
    </w:p>
    <w:p w:rsidR="00102B94" w:rsidRPr="00527A3D" w:rsidRDefault="00102B94" w:rsidP="00527A3D">
      <w:pPr>
        <w:autoSpaceDE w:val="0"/>
        <w:autoSpaceDN w:val="0"/>
        <w:adjustRightInd w:val="0"/>
        <w:spacing w:line="360" w:lineRule="auto"/>
        <w:ind w:firstLine="709"/>
        <w:jc w:val="both"/>
        <w:rPr>
          <w:sz w:val="28"/>
          <w:szCs w:val="28"/>
        </w:rPr>
      </w:pPr>
      <w:r w:rsidRPr="00527A3D">
        <w:rPr>
          <w:sz w:val="28"/>
          <w:szCs w:val="28"/>
        </w:rPr>
        <w:t>Учитывая, что для дезинфекции используется хлорная известь с минимальной концентрацией активного хлора 25%, то необходимое количество хлорной извести составляет 2024 граммов или 2,02 кг, так как один грамм хлорной извести равен 0,25 г активного хлора.</w:t>
      </w:r>
    </w:p>
    <w:p w:rsidR="00102B94" w:rsidRPr="00527A3D" w:rsidRDefault="00102B94" w:rsidP="00527A3D">
      <w:pPr>
        <w:autoSpaceDE w:val="0"/>
        <w:autoSpaceDN w:val="0"/>
        <w:adjustRightInd w:val="0"/>
        <w:spacing w:line="360" w:lineRule="auto"/>
        <w:ind w:firstLine="709"/>
        <w:jc w:val="both"/>
        <w:rPr>
          <w:sz w:val="28"/>
          <w:szCs w:val="28"/>
        </w:rPr>
      </w:pPr>
      <w:r w:rsidRPr="00527A3D">
        <w:rPr>
          <w:sz w:val="28"/>
          <w:szCs w:val="28"/>
        </w:rPr>
        <w:t>Данное количество хлорной извести разводится водой (5,06 м</w:t>
      </w:r>
      <w:r w:rsidRPr="00527A3D">
        <w:rPr>
          <w:sz w:val="28"/>
          <w:szCs w:val="28"/>
          <w:vertAlign w:val="superscript"/>
        </w:rPr>
        <w:t>3</w:t>
      </w:r>
      <w:r w:rsidRPr="00527A3D">
        <w:rPr>
          <w:sz w:val="28"/>
          <w:szCs w:val="28"/>
        </w:rPr>
        <w:t xml:space="preserve">) и через заливочную полиэтиленовую трубу </w:t>
      </w:r>
      <w:r w:rsidRPr="00527A3D">
        <w:rPr>
          <w:sz w:val="28"/>
          <w:szCs w:val="28"/>
          <w:lang w:val="en-US"/>
        </w:rPr>
        <w:t>d</w:t>
      </w:r>
      <w:r w:rsidRPr="00527A3D">
        <w:rPr>
          <w:sz w:val="28"/>
          <w:szCs w:val="28"/>
        </w:rPr>
        <w:t xml:space="preserve"> 25-30 мм, опущенную до забоя (62,0 м) вводится в скважину. Труба при заливе в неё хлорированной жидкости медленно поднимается до устья скважины с постоянным поддержанием жидкости у устья. Поскольку фильтры скважины закальматированы, снижение уровня жидкости будет незначительное. При этом будет обеспечен контакт раствора хлорной извести по всему стволу</w:t>
      </w:r>
      <w:r>
        <w:rPr>
          <w:sz w:val="28"/>
          <w:szCs w:val="28"/>
        </w:rPr>
        <w:t>.</w:t>
      </w:r>
    </w:p>
    <w:p w:rsidR="00102B94" w:rsidRDefault="00102B94" w:rsidP="00527A3D">
      <w:pPr>
        <w:autoSpaceDE w:val="0"/>
        <w:autoSpaceDN w:val="0"/>
        <w:adjustRightInd w:val="0"/>
        <w:spacing w:line="360" w:lineRule="auto"/>
        <w:ind w:firstLine="709"/>
        <w:jc w:val="both"/>
        <w:rPr>
          <w:sz w:val="28"/>
          <w:szCs w:val="28"/>
        </w:rPr>
      </w:pPr>
      <w:r w:rsidRPr="00527A3D">
        <w:rPr>
          <w:sz w:val="28"/>
          <w:szCs w:val="28"/>
        </w:rPr>
        <w:t xml:space="preserve">При применении хлорного раствора контакт хлора с водой должен быть не менее 3-х часов. После проводится прокачка скважины в течение 2-х часов. С целью предотвращения попадания раствора хлорной извести в действующую </w:t>
      </w:r>
    </w:p>
    <w:p w:rsidR="00102B94" w:rsidRPr="00527A3D" w:rsidRDefault="00102B94" w:rsidP="00527A3D">
      <w:pPr>
        <w:autoSpaceDE w:val="0"/>
        <w:autoSpaceDN w:val="0"/>
        <w:adjustRightInd w:val="0"/>
        <w:spacing w:line="360" w:lineRule="auto"/>
        <w:ind w:firstLine="709"/>
        <w:jc w:val="both"/>
        <w:rPr>
          <w:sz w:val="28"/>
          <w:szCs w:val="28"/>
        </w:rPr>
      </w:pPr>
      <w:r w:rsidRPr="00527A3D">
        <w:rPr>
          <w:sz w:val="28"/>
          <w:szCs w:val="28"/>
        </w:rPr>
        <w:t>скважину её работа приостанавливается на период хлорирования и прокачки воды из тампонируемой скважины, т.е. на 5-6 часов.</w:t>
      </w:r>
    </w:p>
    <w:p w:rsidR="00102B94" w:rsidRDefault="00102B94" w:rsidP="00527A3D">
      <w:pPr>
        <w:autoSpaceDE w:val="0"/>
        <w:autoSpaceDN w:val="0"/>
        <w:adjustRightInd w:val="0"/>
        <w:spacing w:line="360" w:lineRule="auto"/>
        <w:ind w:firstLine="709"/>
        <w:jc w:val="both"/>
        <w:rPr>
          <w:sz w:val="28"/>
          <w:szCs w:val="28"/>
        </w:rPr>
      </w:pPr>
    </w:p>
    <w:p w:rsidR="00102B94" w:rsidRPr="00527A3D" w:rsidRDefault="00102B94" w:rsidP="00527A3D">
      <w:pPr>
        <w:autoSpaceDE w:val="0"/>
        <w:autoSpaceDN w:val="0"/>
        <w:adjustRightInd w:val="0"/>
        <w:spacing w:line="360" w:lineRule="auto"/>
        <w:ind w:firstLine="709"/>
        <w:jc w:val="both"/>
        <w:rPr>
          <w:sz w:val="28"/>
          <w:szCs w:val="28"/>
        </w:rPr>
      </w:pPr>
      <w:r>
        <w:rPr>
          <w:noProof/>
        </w:rPr>
        <w:pict>
          <v:group id="_x0000_s1431" style="position:absolute;left:0;text-align:left;margin-left:-45pt;margin-top:-31.8pt;width:551.65pt;height:810pt;z-index:251659776" coordorigin="621,354" coordsize="11033,16200">
            <v:rect id="Rectangle 22" o:spid="_x0000_s1432"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7</w:t>
                    </w:r>
                  </w:p>
                </w:txbxContent>
              </v:textbox>
            </v:rect>
            <v:group id="_x0000_s1433" style="position:absolute;left:621;top:354;width:11033;height:16200" coordorigin="621,354" coordsize="11033,16200">
              <v:rect id="Rectangle 23" o:spid="_x0000_s1434"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611C86">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611C86"/>
                  </w:txbxContent>
                </v:textbox>
              </v:rect>
              <v:group id="_x0000_s1435" style="position:absolute;left:621;top:354;width:11033;height:16200" coordorigin="621,414" coordsize="11033,16200">
                <v:line id="Line 12" o:spid="_x0000_s1436"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437" style="position:absolute;left:621;top:414;width:11033;height:16200" coordorigin="584,414" coordsize="11033,16020">
                  <v:line id="Line 11" o:spid="_x0000_s1438"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439" style="position:absolute;left:584;top:414;width:11033;height:16020" coordorigin="584,414" coordsize="11033,16020">
                    <v:line id="Line 15" o:spid="_x0000_s1440"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441" style="position:absolute;left:584;top:414;width:11033;height:16020" coordorigin="584,414" coordsize="11033,16231">
                      <v:rect id="Rectangle 21" o:spid="_x0000_s1442"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Лист</w:t>
                              </w:r>
                            </w:p>
                          </w:txbxContent>
                        </v:textbox>
                      </v:rect>
                      <v:group id="_x0000_s1443" style="position:absolute;left:584;top:414;width:11033;height:16231" coordorigin="584,414" coordsize="11033,16231">
                        <v:rect id="Rectangle 20" o:spid="_x0000_s1444"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611C86">
                                <w:pPr>
                                  <w:pStyle w:val="a"/>
                                  <w:jc w:val="center"/>
                                  <w:rPr>
                                    <w:sz w:val="18"/>
                                  </w:rPr>
                                </w:pPr>
                                <w:r>
                                  <w:rPr>
                                    <w:sz w:val="18"/>
                                  </w:rPr>
                                  <w:t>Дата</w:t>
                                </w:r>
                              </w:p>
                            </w:txbxContent>
                          </v:textbox>
                        </v:rect>
                        <v:group id="_x0000_s1445" style="position:absolute;left:584;top:414;width:11033;height:16231" coordorigin="584,414" coordsize="11033,16231">
                          <v:rect id="Rectangle 19" o:spid="_x0000_s1446"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Подпись</w:t>
                                  </w:r>
                                </w:p>
                              </w:txbxContent>
                            </v:textbox>
                          </v:rect>
                          <v:group id="_x0000_s1447" style="position:absolute;left:584;top:414;width:11033;height:16231" coordorigin="584,414" coordsize="11033,16231">
                            <v:rect id="Rectangle 16" o:spid="_x0000_s1448"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611C86">
                                    <w:pPr>
                                      <w:pStyle w:val="a"/>
                                      <w:jc w:val="center"/>
                                      <w:rPr>
                                        <w:sz w:val="18"/>
                                      </w:rPr>
                                    </w:pPr>
                                    <w:r>
                                      <w:rPr>
                                        <w:sz w:val="18"/>
                                      </w:rPr>
                                      <w:t>Изм.</w:t>
                                    </w:r>
                                  </w:p>
                                </w:txbxContent>
                              </v:textbox>
                            </v:rect>
                            <v:group id="_x0000_s1449" style="position:absolute;left:584;top:414;width:11033;height:16231" coordorigin="584,414" coordsize="11033,16231">
                              <v:line id="Line 6" o:spid="_x0000_s1450"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451"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452"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453"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454" style="position:absolute;left:584;top:414;width:11033;height:16231" coordorigin="584,414" coordsize="11033,16231">
                                <v:rect id="Rectangle 5" o:spid="_x0000_s1455"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456"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457"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458" style="position:absolute;left:584;top:11870;width:11021;height:4775" coordorigin="584,11870" coordsize="11021,4775">
                                  <v:group id="_x0000_s1459" style="position:absolute;left:1166;top:15766;width:10439;height:879" coordorigin="1166,15766" coordsize="10439,879">
                                    <v:group id="_x0000_s1460" style="position:absolute;left:1166;top:15766;width:10439;height:879" coordorigin="1166,15766" coordsize="10439,879">
                                      <v:line id="Line 7" o:spid="_x0000_s1461"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462"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611C86">
                                              <w:pPr>
                                                <w:pStyle w:val="a"/>
                                                <w:rPr>
                                                  <w:sz w:val="18"/>
                                                </w:rPr>
                                              </w:pPr>
                                              <w:r>
                                                <w:rPr>
                                                  <w:sz w:val="18"/>
                                                  <w:lang w:val="ru-RU"/>
                                                </w:rPr>
                                                <w:t xml:space="preserve"> Кол.уч </w:t>
                                              </w:r>
                                              <w:r>
                                                <w:rPr>
                                                  <w:sz w:val="18"/>
                                                </w:rPr>
                                                <w:t>Лист</w:t>
                                              </w:r>
                                            </w:p>
                                          </w:txbxContent>
                                        </v:textbox>
                                      </v:rect>
                                    </v:group>
                                    <v:rect id="Rectangle 18" o:spid="_x0000_s1463"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611C86">
                                            <w:pPr>
                                              <w:pStyle w:val="a"/>
                                              <w:jc w:val="center"/>
                                              <w:rPr>
                                                <w:sz w:val="18"/>
                                                <w:lang w:val="ru-RU"/>
                                              </w:rPr>
                                            </w:pPr>
                                            <w:r>
                                              <w:rPr>
                                                <w:sz w:val="18"/>
                                              </w:rPr>
                                              <w:t>№ док</w:t>
                                            </w:r>
                                            <w:r>
                                              <w:rPr>
                                                <w:sz w:val="18"/>
                                                <w:lang w:val="ru-RU"/>
                                              </w:rPr>
                                              <w:t>.</w:t>
                                            </w:r>
                                          </w:p>
                                        </w:txbxContent>
                                      </v:textbox>
                                    </v:rect>
                                  </v:group>
                                  <v:group id="_x0000_s1464" style="position:absolute;left:584;top:11870;width:572;height:4771" coordorigin="662,11675" coordsize="737,4773">
                                    <v:rect id="_x0000_s1465" style="position:absolute;left:662;top:11675;width:737;height:4773" filled="f" strokeweight="2pt"/>
                                    <v:line id="_x0000_s1466" style="position:absolute" from="1002,11675" to="1002,16448" strokeweight="2pt"/>
                                    <v:line id="_x0000_s1467" style="position:absolute" from="662,11675" to="1399,11675" strokeweight="2pt"/>
                                    <v:line id="_x0000_s1468" style="position:absolute" from="662,13092" to="1399,13092" strokeweight="2pt"/>
                                    <v:line id="_x0000_s1469" style="position:absolute" from="662,15077" to="1399,15077" strokeweight="2pt"/>
                                    <v:shape id="_x0000_s1470" type="#_x0000_t202" style="position:absolute;left:713;top:11727;width:252;height:1316" filled="f" stroked="f">
                                      <v:textbox style="mso-next-textbox:#_x0000_s1470"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611C86"/>
                                        </w:txbxContent>
                                      </v:textbox>
                                    </v:shape>
                                    <v:shape id="_x0000_s1471" type="#_x0000_t202" style="position:absolute;left:713;top:13127;width:252;height:1904" filled="f" stroked="f">
                                      <v:textbox style="mso-next-textbox:#_x0000_s1471"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611C86"/>
                                        </w:txbxContent>
                                      </v:textbox>
                                    </v:shape>
                                    <v:shape id="_x0000_s1472" type="#_x0000_t202" style="position:absolute;left:713;top:15115;width:252;height:1316" filled="f" stroked="f">
                                      <v:textbox style="mso-next-textbox:#_x0000_s1472"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611C86"/>
                                        </w:txbxContent>
                                      </v:textbox>
                                    </v:shape>
                                    <v:shape id="_x0000_s1473" type="#_x0000_t202" style="position:absolute;left:1077;top:11727;width:252;height:1316"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611C86"/>
                                          <w:p w:rsidR="00102B94" w:rsidRPr="00A96BAF" w:rsidRDefault="00102B94" w:rsidP="00611C86">
                                            <w:pPr>
                                              <w:pStyle w:val="a"/>
                                              <w:jc w:val="center"/>
                                              <w:rPr>
                                                <w:sz w:val="18"/>
                                                <w:lang w:val="ru-RU"/>
                                              </w:rPr>
                                            </w:pPr>
                                            <w:r>
                                              <w:rPr>
                                                <w:sz w:val="18"/>
                                                <w:lang w:val="ru-RU"/>
                                              </w:rPr>
                                              <w:t>П</w:t>
                                            </w:r>
                                          </w:p>
                                          <w:p w:rsidR="00102B94" w:rsidRDefault="00102B94" w:rsidP="00611C86">
                                            <w:r w:rsidRPr="00F9542C">
                                              <w:rPr>
                                                <w:position w:val="-24"/>
                                              </w:rPr>
                                              <w:object w:dxaOrig="3159" w:dyaOrig="660">
                                                <v:shape id="_x0000_i1037" type="#_x0000_t75" style="width:158.25pt;height:33pt" o:ole="">
                                                  <v:imagedata r:id="rId18" o:title=""/>
                                                </v:shape>
                                                <o:OLEObject Type="Embed" ProgID="Equation.3" ShapeID="_x0000_i1037" DrawAspect="Content" ObjectID="_1511269047" r:id="rId19"/>
                                              </w:object>
                                            </w:r>
                                          </w:p>
                                        </w:txbxContent>
                                      </v:textbox>
                                    </v:shape>
                                    <v:shape id="_x0000_s1474" type="#_x0000_t202" style="position:absolute;left:1077;top:15115;width:252;height:1316" filled="f" stroked="f">
                                      <v:textbox inset="0,0,0,0">
                                        <w:txbxContent/>
                                      </v:textbox>
                                    </v:shape>
                                  </v:group>
                                </v:group>
                              </v:group>
                              <v:line id="Line 8" o:spid="_x0000_s1475"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sidRPr="00527A3D">
        <w:rPr>
          <w:sz w:val="28"/>
          <w:szCs w:val="28"/>
        </w:rPr>
        <w:t>Затраты времени на приготовление раствора хлорной извести, дезинфекцию и прокачку скважины составляют 1 сутки  и выполняются бригадой из 3 - х человек.</w:t>
      </w:r>
    </w:p>
    <w:p w:rsidR="00102B94" w:rsidRPr="000308F9" w:rsidRDefault="00102B94" w:rsidP="00B80B40">
      <w:pPr>
        <w:jc w:val="both"/>
        <w:rPr>
          <w:sz w:val="28"/>
          <w:szCs w:val="28"/>
        </w:rPr>
      </w:pPr>
      <w:r>
        <w:rPr>
          <w:sz w:val="28"/>
          <w:szCs w:val="28"/>
        </w:rPr>
        <w:tab/>
      </w:r>
    </w:p>
    <w:p w:rsidR="00102B94" w:rsidRDefault="00102B94" w:rsidP="00CF74EC">
      <w:pPr>
        <w:rPr>
          <w:i/>
          <w:sz w:val="28"/>
          <w:szCs w:val="28"/>
        </w:rPr>
      </w:pPr>
    </w:p>
    <w:p w:rsidR="00102B94" w:rsidRPr="00527A3D" w:rsidRDefault="00102B94" w:rsidP="008E5CDF">
      <w:pPr>
        <w:jc w:val="center"/>
        <w:rPr>
          <w:b/>
          <w:i/>
          <w:sz w:val="28"/>
          <w:szCs w:val="28"/>
        </w:rPr>
      </w:pPr>
      <w:r w:rsidRPr="00527A3D">
        <w:rPr>
          <w:b/>
          <w:i/>
          <w:sz w:val="28"/>
          <w:szCs w:val="28"/>
        </w:rPr>
        <w:t>2.2.3. Тампонаж скважины.</w:t>
      </w:r>
    </w:p>
    <w:p w:rsidR="00102B94" w:rsidRPr="0033411A" w:rsidRDefault="00102B94" w:rsidP="008E5CDF">
      <w:pPr>
        <w:jc w:val="center"/>
        <w:rPr>
          <w:i/>
          <w:sz w:val="28"/>
          <w:szCs w:val="28"/>
        </w:rPr>
      </w:pPr>
    </w:p>
    <w:p w:rsidR="00102B94" w:rsidRDefault="00102B94" w:rsidP="00527A3D">
      <w:pPr>
        <w:autoSpaceDE w:val="0"/>
        <w:autoSpaceDN w:val="0"/>
        <w:adjustRightInd w:val="0"/>
        <w:spacing w:line="360" w:lineRule="auto"/>
        <w:ind w:firstLine="709"/>
        <w:jc w:val="both"/>
        <w:rPr>
          <w:sz w:val="28"/>
          <w:szCs w:val="28"/>
        </w:rPr>
      </w:pPr>
      <w:r w:rsidRPr="00B5467A">
        <w:rPr>
          <w:sz w:val="28"/>
          <w:szCs w:val="28"/>
        </w:rPr>
        <w:t>Тампонаж скважины производится с целью предотвращения попадания источников загрязнения в скважину. Учитывая, что извлечь фильтровую колонну не представляется возможным, тампонаж скважины про</w:t>
      </w:r>
      <w:r>
        <w:rPr>
          <w:sz w:val="28"/>
          <w:szCs w:val="28"/>
        </w:rPr>
        <w:t>изводится следующим образом.</w:t>
      </w:r>
      <w:r w:rsidRPr="00B5467A">
        <w:rPr>
          <w:sz w:val="28"/>
          <w:szCs w:val="28"/>
        </w:rPr>
        <w:t xml:space="preserve"> </w:t>
      </w:r>
    </w:p>
    <w:p w:rsidR="00102B94" w:rsidRDefault="00102B94" w:rsidP="00527A3D">
      <w:pPr>
        <w:autoSpaceDE w:val="0"/>
        <w:autoSpaceDN w:val="0"/>
        <w:adjustRightInd w:val="0"/>
        <w:spacing w:line="360" w:lineRule="auto"/>
        <w:ind w:firstLine="709"/>
        <w:jc w:val="both"/>
        <w:rPr>
          <w:sz w:val="28"/>
          <w:szCs w:val="28"/>
        </w:rPr>
      </w:pPr>
      <w:r w:rsidRPr="00B5467A">
        <w:rPr>
          <w:sz w:val="28"/>
          <w:szCs w:val="28"/>
        </w:rPr>
        <w:t xml:space="preserve">Интервал водоносного горизонта </w:t>
      </w:r>
      <w:r w:rsidRPr="00EB656F">
        <w:rPr>
          <w:sz w:val="28"/>
          <w:szCs w:val="28"/>
        </w:rPr>
        <w:t>и</w:t>
      </w:r>
      <w:r w:rsidRPr="00B5467A">
        <w:rPr>
          <w:sz w:val="28"/>
          <w:szCs w:val="28"/>
        </w:rPr>
        <w:t xml:space="preserve"> отстойник </w:t>
      </w:r>
      <w:r>
        <w:rPr>
          <w:sz w:val="28"/>
          <w:szCs w:val="28"/>
        </w:rPr>
        <w:t xml:space="preserve">в интервале 37,0-62,0 м (всего 25,0 м) </w:t>
      </w:r>
      <w:r w:rsidRPr="00B5467A">
        <w:rPr>
          <w:sz w:val="28"/>
          <w:szCs w:val="28"/>
        </w:rPr>
        <w:t xml:space="preserve">засыпаются промытым чистым </w:t>
      </w:r>
      <w:r>
        <w:rPr>
          <w:sz w:val="28"/>
          <w:szCs w:val="28"/>
        </w:rPr>
        <w:t xml:space="preserve">хлорированным </w:t>
      </w:r>
      <w:r w:rsidRPr="00B5467A">
        <w:rPr>
          <w:sz w:val="28"/>
          <w:szCs w:val="28"/>
        </w:rPr>
        <w:t>песком с утрамбовкой через каждые 2 метра</w:t>
      </w:r>
      <w:r>
        <w:rPr>
          <w:sz w:val="28"/>
          <w:szCs w:val="28"/>
        </w:rPr>
        <w:t xml:space="preserve">.  </w:t>
      </w:r>
      <w:r w:rsidRPr="00B5467A">
        <w:rPr>
          <w:sz w:val="28"/>
          <w:szCs w:val="28"/>
        </w:rPr>
        <w:t>Количество песка</w:t>
      </w:r>
      <w:r>
        <w:rPr>
          <w:sz w:val="28"/>
          <w:szCs w:val="28"/>
        </w:rPr>
        <w:t>,</w:t>
      </w:r>
      <w:r w:rsidRPr="00B5467A">
        <w:rPr>
          <w:sz w:val="28"/>
          <w:szCs w:val="28"/>
        </w:rPr>
        <w:t xml:space="preserve"> необходимо</w:t>
      </w:r>
      <w:r>
        <w:rPr>
          <w:sz w:val="28"/>
          <w:szCs w:val="28"/>
        </w:rPr>
        <w:t>е для засыпки:</w:t>
      </w:r>
    </w:p>
    <w:p w:rsidR="00102B94" w:rsidRPr="00575A81" w:rsidRDefault="00102B94" w:rsidP="00527A3D">
      <w:pPr>
        <w:autoSpaceDE w:val="0"/>
        <w:autoSpaceDN w:val="0"/>
        <w:adjustRightInd w:val="0"/>
        <w:spacing w:line="360" w:lineRule="auto"/>
        <w:ind w:firstLine="709"/>
        <w:jc w:val="both"/>
        <w:rPr>
          <w:sz w:val="16"/>
          <w:szCs w:val="16"/>
        </w:rPr>
      </w:pPr>
    </w:p>
    <w:p w:rsidR="00102B94" w:rsidRDefault="00102B94" w:rsidP="00527A3D">
      <w:pPr>
        <w:autoSpaceDE w:val="0"/>
        <w:autoSpaceDN w:val="0"/>
        <w:adjustRightInd w:val="0"/>
        <w:spacing w:line="360" w:lineRule="auto"/>
        <w:ind w:firstLine="709"/>
        <w:jc w:val="center"/>
        <w:rPr>
          <w:sz w:val="28"/>
          <w:szCs w:val="28"/>
        </w:rPr>
      </w:pPr>
      <w:r w:rsidRPr="00996A26">
        <w:rPr>
          <w:position w:val="-24"/>
        </w:rPr>
        <w:object w:dxaOrig="4320" w:dyaOrig="660">
          <v:shape id="_x0000_i1038" type="#_x0000_t75" style="width:3in;height:33pt" o:ole="">
            <v:imagedata r:id="rId20" o:title=""/>
          </v:shape>
          <o:OLEObject Type="Embed" ProgID="Equation.3" ShapeID="_x0000_i1038" DrawAspect="Content" ObjectID="_1511269040" r:id="rId21"/>
        </w:object>
      </w:r>
    </w:p>
    <w:p w:rsidR="00102B94" w:rsidRDefault="00102B94" w:rsidP="00527A3D">
      <w:pPr>
        <w:autoSpaceDE w:val="0"/>
        <w:autoSpaceDN w:val="0"/>
        <w:adjustRightInd w:val="0"/>
        <w:spacing w:line="360" w:lineRule="auto"/>
        <w:ind w:firstLine="709"/>
        <w:jc w:val="both"/>
        <w:rPr>
          <w:sz w:val="28"/>
          <w:szCs w:val="28"/>
        </w:rPr>
      </w:pPr>
    </w:p>
    <w:p w:rsidR="00102B94" w:rsidRDefault="00102B94" w:rsidP="00527A3D">
      <w:pPr>
        <w:autoSpaceDE w:val="0"/>
        <w:autoSpaceDN w:val="0"/>
        <w:adjustRightInd w:val="0"/>
        <w:spacing w:line="360" w:lineRule="auto"/>
        <w:ind w:firstLine="709"/>
        <w:jc w:val="both"/>
        <w:rPr>
          <w:sz w:val="28"/>
          <w:szCs w:val="28"/>
        </w:rPr>
      </w:pPr>
      <w:r w:rsidRPr="00B5467A">
        <w:rPr>
          <w:sz w:val="28"/>
          <w:szCs w:val="28"/>
        </w:rPr>
        <w:t xml:space="preserve">В интервале </w:t>
      </w:r>
      <w:r w:rsidRPr="00DD4778">
        <w:rPr>
          <w:sz w:val="28"/>
          <w:szCs w:val="28"/>
        </w:rPr>
        <w:t>35,0-37,0 м</w:t>
      </w:r>
      <w:r>
        <w:rPr>
          <w:sz w:val="28"/>
          <w:szCs w:val="28"/>
        </w:rPr>
        <w:t xml:space="preserve"> </w:t>
      </w:r>
      <w:r w:rsidRPr="00B5467A">
        <w:rPr>
          <w:sz w:val="28"/>
          <w:szCs w:val="28"/>
        </w:rPr>
        <w:t xml:space="preserve"> устанавливается цементный мост длиной 2 метра из чистого цементного раствора. Ожидание затвердевания цемента </w:t>
      </w:r>
      <w:r>
        <w:rPr>
          <w:sz w:val="28"/>
          <w:szCs w:val="28"/>
        </w:rPr>
        <w:t>1 сут</w:t>
      </w:r>
      <w:r w:rsidRPr="00B5467A">
        <w:rPr>
          <w:sz w:val="28"/>
          <w:szCs w:val="28"/>
        </w:rPr>
        <w:t>к</w:t>
      </w:r>
      <w:r>
        <w:rPr>
          <w:sz w:val="28"/>
          <w:szCs w:val="28"/>
        </w:rPr>
        <w:t>и</w:t>
      </w:r>
      <w:r w:rsidRPr="00B5467A">
        <w:rPr>
          <w:sz w:val="28"/>
          <w:szCs w:val="28"/>
        </w:rPr>
        <w:t xml:space="preserve">. </w:t>
      </w:r>
    </w:p>
    <w:p w:rsidR="00102B94" w:rsidRDefault="00102B94" w:rsidP="00527A3D">
      <w:pPr>
        <w:autoSpaceDE w:val="0"/>
        <w:autoSpaceDN w:val="0"/>
        <w:adjustRightInd w:val="0"/>
        <w:spacing w:line="360" w:lineRule="auto"/>
        <w:ind w:firstLine="709"/>
        <w:jc w:val="both"/>
        <w:rPr>
          <w:sz w:val="28"/>
          <w:szCs w:val="28"/>
        </w:rPr>
      </w:pPr>
    </w:p>
    <w:p w:rsidR="00102B94" w:rsidRDefault="00102B94" w:rsidP="00527A3D">
      <w:pPr>
        <w:spacing w:line="360" w:lineRule="auto"/>
        <w:ind w:firstLine="720"/>
        <w:jc w:val="center"/>
      </w:pPr>
      <w:r w:rsidRPr="00996A26">
        <w:rPr>
          <w:position w:val="-24"/>
        </w:rPr>
        <w:object w:dxaOrig="4220" w:dyaOrig="660">
          <v:shape id="_x0000_i1039" type="#_x0000_t75" style="width:209.25pt;height:33pt" o:ole="">
            <v:imagedata r:id="rId22" o:title=""/>
          </v:shape>
          <o:OLEObject Type="Embed" ProgID="Equation.3" ShapeID="_x0000_i1039" DrawAspect="Content" ObjectID="_1511269041" r:id="rId23"/>
        </w:object>
      </w:r>
    </w:p>
    <w:p w:rsidR="00102B94" w:rsidRDefault="00102B94" w:rsidP="00527A3D">
      <w:pPr>
        <w:tabs>
          <w:tab w:val="center" w:pos="4998"/>
        </w:tabs>
        <w:spacing w:line="360" w:lineRule="auto"/>
      </w:pPr>
    </w:p>
    <w:p w:rsidR="00102B94" w:rsidRPr="00B5467A" w:rsidRDefault="00102B94" w:rsidP="00527A3D">
      <w:pPr>
        <w:tabs>
          <w:tab w:val="left" w:pos="840"/>
          <w:tab w:val="center" w:pos="4998"/>
        </w:tabs>
        <w:spacing w:line="360" w:lineRule="auto"/>
        <w:rPr>
          <w:sz w:val="28"/>
          <w:szCs w:val="28"/>
        </w:rPr>
      </w:pPr>
      <w:r>
        <w:rPr>
          <w:noProof/>
        </w:rPr>
        <w:pict>
          <v:shape id="_x0000_s1476" type="#_x0000_t75" style="position:absolute;margin-left:0;margin-top:0;width:9pt;height:17pt;z-index:-251664896" wrapcoords="0 0 21600 0 21600 21600 0 21600 0 0">
            <v:imagedata r:id="rId17" o:title=""/>
            <w10:wrap type="tight"/>
          </v:shape>
          <o:OLEObject Type="Embed" ProgID="Equation.3" ShapeID="_x0000_s1476" DrawAspect="Content" ObjectID="_1511269048" r:id="rId24"/>
        </w:pict>
      </w:r>
      <w:r>
        <w:rPr>
          <w:sz w:val="28"/>
          <w:szCs w:val="28"/>
        </w:rPr>
        <w:t xml:space="preserve">     Необходимый объем цементного раствора </w:t>
      </w:r>
      <w:r w:rsidRPr="00E94F31">
        <w:rPr>
          <w:sz w:val="28"/>
          <w:szCs w:val="28"/>
        </w:rPr>
        <w:t>0,07 м</w:t>
      </w:r>
      <w:r w:rsidRPr="00E94F31">
        <w:rPr>
          <w:sz w:val="28"/>
          <w:szCs w:val="28"/>
          <w:vertAlign w:val="superscript"/>
        </w:rPr>
        <w:t>3</w:t>
      </w:r>
      <w:r w:rsidRPr="00E94F31">
        <w:rPr>
          <w:sz w:val="28"/>
          <w:szCs w:val="28"/>
        </w:rPr>
        <w:t>.</w:t>
      </w:r>
    </w:p>
    <w:p w:rsidR="00102B94" w:rsidRDefault="00102B94" w:rsidP="00913F9A">
      <w:pPr>
        <w:autoSpaceDE w:val="0"/>
        <w:autoSpaceDN w:val="0"/>
        <w:adjustRightInd w:val="0"/>
        <w:spacing w:line="360" w:lineRule="auto"/>
        <w:ind w:firstLine="708"/>
        <w:jc w:val="both"/>
        <w:rPr>
          <w:sz w:val="28"/>
          <w:szCs w:val="28"/>
        </w:rPr>
      </w:pPr>
      <w:r w:rsidRPr="00B5467A">
        <w:rPr>
          <w:sz w:val="28"/>
          <w:szCs w:val="28"/>
        </w:rPr>
        <w:t xml:space="preserve">Далее интервал </w:t>
      </w:r>
      <w:r w:rsidRPr="00047B28">
        <w:rPr>
          <w:sz w:val="28"/>
          <w:szCs w:val="28"/>
        </w:rPr>
        <w:t xml:space="preserve">23,2 – </w:t>
      </w:r>
      <w:r>
        <w:rPr>
          <w:sz w:val="28"/>
          <w:szCs w:val="28"/>
        </w:rPr>
        <w:t>35,0</w:t>
      </w:r>
      <w:r w:rsidRPr="00B5467A">
        <w:rPr>
          <w:sz w:val="28"/>
          <w:szCs w:val="28"/>
        </w:rPr>
        <w:t xml:space="preserve"> м </w:t>
      </w:r>
      <w:r>
        <w:rPr>
          <w:sz w:val="28"/>
          <w:szCs w:val="28"/>
        </w:rPr>
        <w:t>также засыпается промытым чистым хлорированным песком с утрамбовкой</w:t>
      </w:r>
      <w:r w:rsidRPr="00B5467A">
        <w:rPr>
          <w:sz w:val="28"/>
          <w:szCs w:val="28"/>
        </w:rPr>
        <w:t xml:space="preserve"> через каждые 2 метра</w:t>
      </w:r>
      <w:r>
        <w:rPr>
          <w:sz w:val="28"/>
          <w:szCs w:val="28"/>
        </w:rPr>
        <w:t xml:space="preserve">.  </w:t>
      </w:r>
      <w:r w:rsidRPr="00B5467A">
        <w:rPr>
          <w:sz w:val="28"/>
          <w:szCs w:val="28"/>
        </w:rPr>
        <w:t xml:space="preserve"> </w:t>
      </w:r>
    </w:p>
    <w:p w:rsidR="00102B94" w:rsidRDefault="00102B94" w:rsidP="00527A3D">
      <w:pPr>
        <w:autoSpaceDE w:val="0"/>
        <w:autoSpaceDN w:val="0"/>
        <w:adjustRightInd w:val="0"/>
        <w:spacing w:line="360" w:lineRule="auto"/>
        <w:ind w:firstLine="709"/>
        <w:jc w:val="both"/>
        <w:rPr>
          <w:sz w:val="28"/>
          <w:szCs w:val="28"/>
        </w:rPr>
      </w:pPr>
      <w:r w:rsidRPr="00B5467A">
        <w:rPr>
          <w:sz w:val="28"/>
          <w:szCs w:val="28"/>
        </w:rPr>
        <w:t xml:space="preserve">Количество </w:t>
      </w:r>
      <w:r>
        <w:rPr>
          <w:sz w:val="28"/>
          <w:szCs w:val="28"/>
        </w:rPr>
        <w:t xml:space="preserve">песка, </w:t>
      </w:r>
      <w:r w:rsidRPr="00B5467A">
        <w:rPr>
          <w:sz w:val="28"/>
          <w:szCs w:val="28"/>
        </w:rPr>
        <w:t xml:space="preserve">необходимое для тампонажа </w:t>
      </w:r>
      <w:r>
        <w:rPr>
          <w:sz w:val="28"/>
          <w:szCs w:val="28"/>
        </w:rPr>
        <w:t xml:space="preserve">интервала </w:t>
      </w:r>
      <w:r w:rsidRPr="00047B28">
        <w:rPr>
          <w:sz w:val="28"/>
          <w:szCs w:val="28"/>
        </w:rPr>
        <w:t xml:space="preserve">23,2 – </w:t>
      </w:r>
      <w:r>
        <w:rPr>
          <w:sz w:val="28"/>
          <w:szCs w:val="28"/>
        </w:rPr>
        <w:t>35,0</w:t>
      </w:r>
      <w:r w:rsidRPr="00B5467A">
        <w:rPr>
          <w:sz w:val="28"/>
          <w:szCs w:val="28"/>
        </w:rPr>
        <w:t xml:space="preserve"> м</w:t>
      </w:r>
      <w:r>
        <w:rPr>
          <w:sz w:val="28"/>
          <w:szCs w:val="28"/>
        </w:rPr>
        <w:t>:</w:t>
      </w:r>
    </w:p>
    <w:p w:rsidR="00102B94" w:rsidRDefault="00102B94" w:rsidP="00527A3D">
      <w:pPr>
        <w:autoSpaceDE w:val="0"/>
        <w:autoSpaceDN w:val="0"/>
        <w:adjustRightInd w:val="0"/>
        <w:spacing w:line="360" w:lineRule="auto"/>
        <w:ind w:firstLine="709"/>
        <w:jc w:val="center"/>
      </w:pPr>
      <w:r w:rsidRPr="00AC2EBF">
        <w:rPr>
          <w:position w:val="-24"/>
        </w:rPr>
        <w:object w:dxaOrig="1640" w:dyaOrig="660">
          <v:shape id="_x0000_i1042" type="#_x0000_t75" style="width:79.5pt;height:33pt" o:ole="">
            <v:imagedata r:id="rId25" o:title=""/>
          </v:shape>
          <o:OLEObject Type="Embed" ProgID="Equation.3" ShapeID="_x0000_i1042" DrawAspect="Content" ObjectID="_1511269042" r:id="rId26"/>
        </w:object>
      </w:r>
      <w:r>
        <w:t>,</w:t>
      </w:r>
    </w:p>
    <w:p w:rsidR="00102B94" w:rsidRDefault="00102B94" w:rsidP="00527A3D">
      <w:pPr>
        <w:autoSpaceDE w:val="0"/>
        <w:autoSpaceDN w:val="0"/>
        <w:adjustRightInd w:val="0"/>
        <w:spacing w:line="360" w:lineRule="auto"/>
        <w:ind w:firstLine="709"/>
        <w:jc w:val="center"/>
        <w:rPr>
          <w:sz w:val="28"/>
          <w:szCs w:val="28"/>
        </w:rPr>
      </w:pPr>
    </w:p>
    <w:p w:rsidR="00102B94" w:rsidRDefault="00102B94" w:rsidP="00527A3D">
      <w:pPr>
        <w:autoSpaceDE w:val="0"/>
        <w:autoSpaceDN w:val="0"/>
        <w:adjustRightInd w:val="0"/>
        <w:spacing w:line="360" w:lineRule="auto"/>
        <w:ind w:firstLine="709"/>
        <w:jc w:val="both"/>
        <w:rPr>
          <w:sz w:val="28"/>
          <w:szCs w:val="28"/>
        </w:rPr>
      </w:pPr>
    </w:p>
    <w:p w:rsidR="00102B94" w:rsidRPr="00845FFB" w:rsidRDefault="00102B94" w:rsidP="00F24F00">
      <w:pPr>
        <w:autoSpaceDE w:val="0"/>
        <w:autoSpaceDN w:val="0"/>
        <w:adjustRightInd w:val="0"/>
        <w:spacing w:line="360" w:lineRule="auto"/>
        <w:ind w:firstLine="709"/>
        <w:jc w:val="both"/>
        <w:rPr>
          <w:sz w:val="28"/>
          <w:szCs w:val="28"/>
        </w:rPr>
      </w:pPr>
    </w:p>
    <w:p w:rsidR="00102B94" w:rsidRDefault="00102B94" w:rsidP="00527A3D">
      <w:pPr>
        <w:autoSpaceDE w:val="0"/>
        <w:autoSpaceDN w:val="0"/>
        <w:adjustRightInd w:val="0"/>
        <w:spacing w:line="360" w:lineRule="auto"/>
        <w:ind w:firstLine="709"/>
        <w:jc w:val="both"/>
        <w:rPr>
          <w:sz w:val="28"/>
          <w:szCs w:val="28"/>
        </w:rPr>
      </w:pPr>
      <w:r>
        <w:rPr>
          <w:noProof/>
        </w:rPr>
        <w:pict>
          <v:group id="_x0000_s1477" style="position:absolute;left:0;text-align:left;margin-left:-45pt;margin-top:-22.8pt;width:551.6pt;height:801pt;z-index:251658752" coordorigin="621,354" coordsize="11033,16200">
            <v:rect id="Rectangle 22" o:spid="_x0000_s1478"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8</w:t>
                    </w:r>
                  </w:p>
                </w:txbxContent>
              </v:textbox>
            </v:rect>
            <v:group id="_x0000_s1479" style="position:absolute;left:621;top:354;width:11033;height:16200" coordorigin="621,354" coordsize="11033,16200">
              <v:rect id="Rectangle 23" o:spid="_x0000_s1480"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611C86">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611C86"/>
                  </w:txbxContent>
                </v:textbox>
              </v:rect>
              <v:group id="_x0000_s1481" style="position:absolute;left:621;top:354;width:11033;height:16200" coordorigin="621,414" coordsize="11033,16200">
                <v:line id="Line 12" o:spid="_x0000_s1482"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483" style="position:absolute;left:621;top:414;width:11033;height:16200" coordorigin="584,414" coordsize="11033,16020">
                  <v:line id="Line 11" o:spid="_x0000_s1484"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485" style="position:absolute;left:584;top:414;width:11033;height:16020" coordorigin="584,414" coordsize="11033,16020">
                    <v:line id="Line 15" o:spid="_x0000_s1486"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487" style="position:absolute;left:584;top:414;width:11033;height:16020" coordorigin="584,414" coordsize="11033,16231">
                      <v:rect id="Rectangle 21" o:spid="_x0000_s1488"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Лист</w:t>
                              </w:r>
                            </w:p>
                          </w:txbxContent>
                        </v:textbox>
                      </v:rect>
                      <v:group id="_x0000_s1489" style="position:absolute;left:584;top:414;width:11033;height:16231" coordorigin="584,414" coordsize="11033,16231">
                        <v:rect id="Rectangle 20" o:spid="_x0000_s1490"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611C86">
                                <w:pPr>
                                  <w:pStyle w:val="a"/>
                                  <w:jc w:val="center"/>
                                  <w:rPr>
                                    <w:sz w:val="18"/>
                                  </w:rPr>
                                </w:pPr>
                                <w:r>
                                  <w:rPr>
                                    <w:sz w:val="18"/>
                                  </w:rPr>
                                  <w:t>Дата</w:t>
                                </w:r>
                              </w:p>
                            </w:txbxContent>
                          </v:textbox>
                        </v:rect>
                        <v:group id="_x0000_s1491" style="position:absolute;left:584;top:414;width:11033;height:16231" coordorigin="584,414" coordsize="11033,16231">
                          <v:rect id="Rectangle 19" o:spid="_x0000_s1492"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Подпись</w:t>
                                  </w:r>
                                </w:p>
                              </w:txbxContent>
                            </v:textbox>
                          </v:rect>
                          <v:group id="_x0000_s1493" style="position:absolute;left:584;top:414;width:11033;height:16231" coordorigin="584,414" coordsize="11033,16231">
                            <v:rect id="Rectangle 16" o:spid="_x0000_s1494"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611C86">
                                    <w:pPr>
                                      <w:pStyle w:val="a"/>
                                      <w:jc w:val="center"/>
                                      <w:rPr>
                                        <w:sz w:val="18"/>
                                      </w:rPr>
                                    </w:pPr>
                                    <w:r>
                                      <w:rPr>
                                        <w:sz w:val="18"/>
                                      </w:rPr>
                                      <w:t>Изм.</w:t>
                                    </w:r>
                                  </w:p>
                                </w:txbxContent>
                              </v:textbox>
                            </v:rect>
                            <v:group id="_x0000_s1495" style="position:absolute;left:584;top:414;width:11033;height:16231" coordorigin="584,414" coordsize="11033,16231">
                              <v:line id="Line 6" o:spid="_x0000_s1496"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497"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498"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499"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500" style="position:absolute;left:584;top:414;width:11033;height:16231" coordorigin="584,414" coordsize="11033,16231">
                                <v:rect id="Rectangle 5" o:spid="_x0000_s1501"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502"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503"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504" style="position:absolute;left:584;top:11870;width:11021;height:4775" coordorigin="584,11870" coordsize="11021,4775">
                                  <v:group id="_x0000_s1505" style="position:absolute;left:1166;top:15766;width:10439;height:879" coordorigin="1166,15766" coordsize="10439,879">
                                    <v:group id="_x0000_s1506" style="position:absolute;left:1166;top:15766;width:10439;height:879" coordorigin="1166,15766" coordsize="10439,879">
                                      <v:line id="Line 7" o:spid="_x0000_s1507"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508"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611C86">
                                              <w:pPr>
                                                <w:pStyle w:val="a"/>
                                                <w:rPr>
                                                  <w:sz w:val="18"/>
                                                </w:rPr>
                                              </w:pPr>
                                              <w:r>
                                                <w:rPr>
                                                  <w:sz w:val="18"/>
                                                  <w:lang w:val="ru-RU"/>
                                                </w:rPr>
                                                <w:t xml:space="preserve"> Кол.уч </w:t>
                                              </w:r>
                                              <w:r>
                                                <w:rPr>
                                                  <w:sz w:val="18"/>
                                                </w:rPr>
                                                <w:t>Лист</w:t>
                                              </w:r>
                                            </w:p>
                                          </w:txbxContent>
                                        </v:textbox>
                                      </v:rect>
                                    </v:group>
                                    <v:rect id="Rectangle 18" o:spid="_x0000_s1509"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611C86">
                                            <w:pPr>
                                              <w:pStyle w:val="a"/>
                                              <w:jc w:val="center"/>
                                              <w:rPr>
                                                <w:sz w:val="18"/>
                                                <w:lang w:val="ru-RU"/>
                                              </w:rPr>
                                            </w:pPr>
                                            <w:r>
                                              <w:rPr>
                                                <w:sz w:val="18"/>
                                              </w:rPr>
                                              <w:t>№ док</w:t>
                                            </w:r>
                                            <w:r>
                                              <w:rPr>
                                                <w:sz w:val="18"/>
                                                <w:lang w:val="ru-RU"/>
                                              </w:rPr>
                                              <w:t>.</w:t>
                                            </w:r>
                                          </w:p>
                                        </w:txbxContent>
                                      </v:textbox>
                                    </v:rect>
                                  </v:group>
                                  <v:group id="_x0000_s1510" style="position:absolute;left:584;top:11870;width:572;height:4771" coordorigin="662,11675" coordsize="737,4773">
                                    <v:rect id="_x0000_s1511" style="position:absolute;left:662;top:11675;width:737;height:4773" filled="f" strokeweight="2pt"/>
                                    <v:line id="_x0000_s1512" style="position:absolute" from="1002,11675" to="1002,16448" strokeweight="2pt"/>
                                    <v:line id="_x0000_s1513" style="position:absolute" from="662,11675" to="1399,11675" strokeweight="2pt"/>
                                    <v:line id="_x0000_s1514" style="position:absolute" from="662,13092" to="1399,13092" strokeweight="2pt"/>
                                    <v:line id="_x0000_s1515" style="position:absolute" from="662,15077" to="1399,15077" strokeweight="2pt"/>
                                    <v:shape id="_x0000_s1516" type="#_x0000_t202" style="position:absolute;left:713;top:11727;width:252;height:1316" filled="f" stroked="f">
                                      <v:textbox style="mso-next-textbox:#_x0000_s1516"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611C86"/>
                                        </w:txbxContent>
                                      </v:textbox>
                                    </v:shape>
                                    <v:shape id="_x0000_s1517" type="#_x0000_t202" style="position:absolute;left:713;top:13127;width:252;height:1904" filled="f" stroked="f">
                                      <v:textbox style="mso-next-textbox:#_x0000_s1517"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611C86"/>
                                        </w:txbxContent>
                                      </v:textbox>
                                    </v:shape>
                                    <v:shape id="_x0000_s1518" type="#_x0000_t202" style="position:absolute;left:713;top:15115;width:252;height:1316" filled="f" stroked="f">
                                      <v:textbox style="mso-next-textbox:#_x0000_s1518"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611C86"/>
                                        </w:txbxContent>
                                      </v:textbox>
                                    </v:shape>
                                    <v:shape id="_x0000_s1519" type="#_x0000_t202" style="position:absolute;left:1077;top:11727;width:252;height:1316" filled="f" stroked="f">
                                      <v:textbox style="mso-next-textbox:#_x0000_s1519"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611C86"/>
                                          <w:p w:rsidR="00102B94" w:rsidRPr="00A96BAF" w:rsidRDefault="00102B94" w:rsidP="00611C86">
                                            <w:pPr>
                                              <w:pStyle w:val="a"/>
                                              <w:jc w:val="center"/>
                                              <w:rPr>
                                                <w:sz w:val="18"/>
                                                <w:lang w:val="ru-RU"/>
                                              </w:rPr>
                                            </w:pPr>
                                            <w:r>
                                              <w:rPr>
                                                <w:sz w:val="18"/>
                                                <w:lang w:val="ru-RU"/>
                                              </w:rPr>
                                              <w:t>П</w:t>
                                            </w:r>
                                          </w:p>
                                        </w:txbxContent>
                                      </v:textbox>
                                    </v:shape>
                                    <v:shape id="_x0000_s1520" type="#_x0000_t202" style="position:absolute;left:1077;top:15115;width:252;height:1316" filled="f" stroked="f">
                                      <v:textbox style="mso-next-textbox:#_x0000_s1291" inset="0,0,0,0">
                                        <w:txbxContent/>
                                      </v:textbox>
                                    </v:shape>
                                  </v:group>
                                </v:group>
                              </v:group>
                              <v:line id="Line 8" o:spid="_x0000_s1521"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Pr>
          <w:sz w:val="28"/>
          <w:szCs w:val="28"/>
        </w:rPr>
        <w:t>Отсюда,</w:t>
      </w:r>
    </w:p>
    <w:p w:rsidR="00102B94" w:rsidRDefault="00102B94" w:rsidP="00527A3D">
      <w:pPr>
        <w:autoSpaceDE w:val="0"/>
        <w:autoSpaceDN w:val="0"/>
        <w:adjustRightInd w:val="0"/>
        <w:spacing w:line="360" w:lineRule="auto"/>
        <w:ind w:firstLine="709"/>
        <w:jc w:val="center"/>
        <w:rPr>
          <w:sz w:val="28"/>
          <w:szCs w:val="28"/>
        </w:rPr>
      </w:pPr>
      <w:r w:rsidRPr="00B467CE">
        <w:rPr>
          <w:position w:val="-24"/>
        </w:rPr>
        <w:object w:dxaOrig="3180" w:dyaOrig="660">
          <v:shape id="_x0000_i1043" type="#_x0000_t75" style="width:159pt;height:33pt" o:ole="">
            <v:imagedata r:id="rId27" o:title=""/>
          </v:shape>
          <o:OLEObject Type="Embed" ProgID="Equation.3" ShapeID="_x0000_i1043" DrawAspect="Content" ObjectID="_1511269043" r:id="rId28"/>
        </w:object>
      </w:r>
    </w:p>
    <w:p w:rsidR="00102B94" w:rsidRDefault="00102B94" w:rsidP="00527A3D">
      <w:pPr>
        <w:autoSpaceDE w:val="0"/>
        <w:autoSpaceDN w:val="0"/>
        <w:adjustRightInd w:val="0"/>
        <w:spacing w:line="360" w:lineRule="auto"/>
        <w:ind w:firstLine="709"/>
        <w:jc w:val="both"/>
        <w:rPr>
          <w:sz w:val="28"/>
          <w:szCs w:val="28"/>
        </w:rPr>
      </w:pPr>
      <w:r>
        <w:rPr>
          <w:sz w:val="28"/>
          <w:szCs w:val="28"/>
        </w:rPr>
        <w:t xml:space="preserve">В интервале 21,2-23,2 м на контакте с песчаными отложениями устанавливается второй цементный мост длиной 2 м из цементного раствора. </w:t>
      </w:r>
      <w:r w:rsidRPr="00B5467A">
        <w:rPr>
          <w:sz w:val="28"/>
          <w:szCs w:val="28"/>
        </w:rPr>
        <w:t xml:space="preserve">Ожидание затвердевания цемента </w:t>
      </w:r>
      <w:r>
        <w:rPr>
          <w:sz w:val="28"/>
          <w:szCs w:val="28"/>
        </w:rPr>
        <w:t>1</w:t>
      </w:r>
      <w:r w:rsidRPr="00B5467A">
        <w:rPr>
          <w:sz w:val="28"/>
          <w:szCs w:val="28"/>
        </w:rPr>
        <w:t xml:space="preserve"> сутк</w:t>
      </w:r>
      <w:r>
        <w:rPr>
          <w:sz w:val="28"/>
          <w:szCs w:val="28"/>
        </w:rPr>
        <w:t>и</w:t>
      </w:r>
      <w:r w:rsidRPr="00B5467A">
        <w:rPr>
          <w:sz w:val="28"/>
          <w:szCs w:val="28"/>
        </w:rPr>
        <w:t>.</w:t>
      </w:r>
    </w:p>
    <w:p w:rsidR="00102B94" w:rsidRDefault="00102B94" w:rsidP="00527A3D">
      <w:pPr>
        <w:autoSpaceDE w:val="0"/>
        <w:autoSpaceDN w:val="0"/>
        <w:adjustRightInd w:val="0"/>
        <w:spacing w:line="360" w:lineRule="auto"/>
        <w:ind w:firstLine="709"/>
        <w:jc w:val="both"/>
        <w:rPr>
          <w:sz w:val="28"/>
          <w:szCs w:val="28"/>
        </w:rPr>
      </w:pPr>
      <w:r>
        <w:rPr>
          <w:sz w:val="28"/>
          <w:szCs w:val="28"/>
        </w:rPr>
        <w:t>Интервал скважины 3,0-21,2 м засыпается хлорированным песком. Количество песка, необходимое для тампонажа данного интервала составляет:</w:t>
      </w:r>
    </w:p>
    <w:p w:rsidR="00102B94" w:rsidRDefault="00102B94" w:rsidP="00527A3D">
      <w:pPr>
        <w:autoSpaceDE w:val="0"/>
        <w:autoSpaceDN w:val="0"/>
        <w:adjustRightInd w:val="0"/>
        <w:spacing w:line="360" w:lineRule="auto"/>
        <w:ind w:firstLine="709"/>
        <w:jc w:val="center"/>
        <w:rPr>
          <w:sz w:val="28"/>
          <w:szCs w:val="28"/>
        </w:rPr>
      </w:pPr>
      <w:r w:rsidRPr="00996A26">
        <w:rPr>
          <w:position w:val="-24"/>
        </w:rPr>
        <w:object w:dxaOrig="4459" w:dyaOrig="660">
          <v:shape id="_x0000_i1044" type="#_x0000_t75" style="width:213.75pt;height:33pt" o:ole="">
            <v:imagedata r:id="rId29" o:title=""/>
          </v:shape>
          <o:OLEObject Type="Embed" ProgID="Equation.3" ShapeID="_x0000_i1044" DrawAspect="Content" ObjectID="_1511269044" r:id="rId30"/>
        </w:object>
      </w:r>
      <w:r>
        <w:t>.</w:t>
      </w:r>
    </w:p>
    <w:p w:rsidR="00102B94" w:rsidRDefault="00102B94" w:rsidP="00527A3D">
      <w:pPr>
        <w:autoSpaceDE w:val="0"/>
        <w:autoSpaceDN w:val="0"/>
        <w:adjustRightInd w:val="0"/>
        <w:spacing w:line="360" w:lineRule="auto"/>
        <w:ind w:firstLine="709"/>
        <w:jc w:val="both"/>
        <w:rPr>
          <w:sz w:val="28"/>
          <w:szCs w:val="28"/>
        </w:rPr>
      </w:pPr>
      <w:r>
        <w:rPr>
          <w:sz w:val="28"/>
          <w:szCs w:val="28"/>
        </w:rPr>
        <w:t xml:space="preserve">Межтрубье </w:t>
      </w:r>
      <w:r>
        <w:rPr>
          <w:sz w:val="28"/>
          <w:szCs w:val="28"/>
          <w:lang w:val="en-US"/>
        </w:rPr>
        <w:t>d</w:t>
      </w:r>
      <w:r>
        <w:rPr>
          <w:sz w:val="28"/>
          <w:szCs w:val="28"/>
        </w:rPr>
        <w:t xml:space="preserve"> 530 мм </w:t>
      </w:r>
      <w:r w:rsidRPr="004B18EF">
        <w:rPr>
          <w:sz w:val="28"/>
          <w:szCs w:val="28"/>
        </w:rPr>
        <w:t xml:space="preserve"> </w:t>
      </w:r>
      <w:r>
        <w:rPr>
          <w:sz w:val="28"/>
          <w:szCs w:val="28"/>
          <w:lang w:val="en-US"/>
        </w:rPr>
        <w:t>d</w:t>
      </w:r>
      <w:r w:rsidRPr="004B18EF">
        <w:rPr>
          <w:sz w:val="28"/>
          <w:szCs w:val="28"/>
        </w:rPr>
        <w:t xml:space="preserve"> </w:t>
      </w:r>
      <w:r>
        <w:rPr>
          <w:sz w:val="28"/>
          <w:szCs w:val="28"/>
        </w:rPr>
        <w:t xml:space="preserve"> 426 мм засыпается песком. </w:t>
      </w:r>
    </w:p>
    <w:p w:rsidR="00102B94" w:rsidRDefault="00102B94" w:rsidP="00527A3D">
      <w:pPr>
        <w:autoSpaceDE w:val="0"/>
        <w:autoSpaceDN w:val="0"/>
        <w:adjustRightInd w:val="0"/>
        <w:spacing w:line="360" w:lineRule="auto"/>
        <w:ind w:firstLine="720"/>
        <w:jc w:val="both"/>
        <w:rPr>
          <w:sz w:val="28"/>
          <w:szCs w:val="28"/>
        </w:rPr>
      </w:pPr>
      <w:r>
        <w:rPr>
          <w:sz w:val="28"/>
          <w:szCs w:val="28"/>
        </w:rPr>
        <w:t>Обсадные трубы срезаются на уровне пола подземного павильона. Интервал 0,0 (пол) -1,0 м заливается цементным раствором. Над устьем скважины устраивается плита размером 1×1,0×0,5 м из бетона М-200, цемент марки 500.</w:t>
      </w:r>
    </w:p>
    <w:p w:rsidR="00102B94" w:rsidRDefault="00102B94" w:rsidP="00527A3D">
      <w:pPr>
        <w:autoSpaceDE w:val="0"/>
        <w:autoSpaceDN w:val="0"/>
        <w:adjustRightInd w:val="0"/>
        <w:spacing w:line="360" w:lineRule="auto"/>
        <w:ind w:firstLine="720"/>
        <w:jc w:val="both"/>
        <w:rPr>
          <w:sz w:val="28"/>
          <w:szCs w:val="28"/>
        </w:rPr>
      </w:pPr>
      <w:r>
        <w:rPr>
          <w:sz w:val="28"/>
          <w:szCs w:val="28"/>
        </w:rPr>
        <w:t>Состав бетонного раствора на 0,5 м</w:t>
      </w:r>
      <w:r>
        <w:rPr>
          <w:sz w:val="28"/>
          <w:szCs w:val="28"/>
          <w:vertAlign w:val="superscript"/>
        </w:rPr>
        <w:t>3</w:t>
      </w:r>
      <w:r>
        <w:rPr>
          <w:sz w:val="28"/>
          <w:szCs w:val="28"/>
        </w:rPr>
        <w:t>:</w:t>
      </w:r>
    </w:p>
    <w:p w:rsidR="00102B94" w:rsidRPr="009E7F6F" w:rsidRDefault="00102B94" w:rsidP="00527A3D">
      <w:pPr>
        <w:numPr>
          <w:ilvl w:val="0"/>
          <w:numId w:val="13"/>
        </w:numPr>
        <w:autoSpaceDE w:val="0"/>
        <w:autoSpaceDN w:val="0"/>
        <w:adjustRightInd w:val="0"/>
        <w:spacing w:line="360" w:lineRule="auto"/>
        <w:jc w:val="both"/>
        <w:rPr>
          <w:sz w:val="28"/>
          <w:szCs w:val="28"/>
        </w:rPr>
      </w:pPr>
      <w:r>
        <w:rPr>
          <w:sz w:val="28"/>
          <w:szCs w:val="28"/>
        </w:rPr>
        <w:t>цемент М 500</w:t>
      </w:r>
      <w:r>
        <w:rPr>
          <w:sz w:val="28"/>
          <w:szCs w:val="28"/>
        </w:rPr>
        <w:tab/>
        <w:t>0,08 м</w:t>
      </w:r>
      <w:r>
        <w:rPr>
          <w:sz w:val="28"/>
          <w:szCs w:val="28"/>
          <w:vertAlign w:val="superscript"/>
        </w:rPr>
        <w:t>3</w:t>
      </w:r>
      <w:r>
        <w:rPr>
          <w:sz w:val="28"/>
          <w:szCs w:val="28"/>
        </w:rPr>
        <w:t>;</w:t>
      </w:r>
    </w:p>
    <w:p w:rsidR="00102B94" w:rsidRDefault="00102B94" w:rsidP="00527A3D">
      <w:pPr>
        <w:numPr>
          <w:ilvl w:val="0"/>
          <w:numId w:val="13"/>
        </w:numPr>
        <w:autoSpaceDE w:val="0"/>
        <w:autoSpaceDN w:val="0"/>
        <w:adjustRightInd w:val="0"/>
        <w:spacing w:line="360" w:lineRule="auto"/>
        <w:jc w:val="both"/>
        <w:rPr>
          <w:sz w:val="28"/>
          <w:szCs w:val="28"/>
        </w:rPr>
      </w:pPr>
      <w:r>
        <w:rPr>
          <w:sz w:val="28"/>
          <w:szCs w:val="28"/>
        </w:rPr>
        <w:t xml:space="preserve">песок </w:t>
      </w:r>
      <w:r>
        <w:rPr>
          <w:sz w:val="28"/>
          <w:szCs w:val="28"/>
        </w:rPr>
        <w:tab/>
      </w:r>
      <w:r>
        <w:rPr>
          <w:sz w:val="28"/>
          <w:szCs w:val="28"/>
        </w:rPr>
        <w:tab/>
        <w:t>0,256 м</w:t>
      </w:r>
      <w:r>
        <w:rPr>
          <w:sz w:val="28"/>
          <w:szCs w:val="28"/>
          <w:vertAlign w:val="superscript"/>
        </w:rPr>
        <w:t>3</w:t>
      </w:r>
      <w:r>
        <w:rPr>
          <w:sz w:val="28"/>
          <w:szCs w:val="28"/>
        </w:rPr>
        <w:t>;</w:t>
      </w:r>
    </w:p>
    <w:p w:rsidR="00102B94" w:rsidRDefault="00102B94" w:rsidP="00527A3D">
      <w:pPr>
        <w:numPr>
          <w:ilvl w:val="0"/>
          <w:numId w:val="13"/>
        </w:numPr>
        <w:autoSpaceDE w:val="0"/>
        <w:autoSpaceDN w:val="0"/>
        <w:adjustRightInd w:val="0"/>
        <w:spacing w:line="360" w:lineRule="auto"/>
        <w:jc w:val="both"/>
        <w:rPr>
          <w:sz w:val="28"/>
          <w:szCs w:val="28"/>
        </w:rPr>
      </w:pPr>
      <w:r>
        <w:rPr>
          <w:sz w:val="28"/>
          <w:szCs w:val="28"/>
        </w:rPr>
        <w:t xml:space="preserve">щебень </w:t>
      </w:r>
      <w:r>
        <w:rPr>
          <w:sz w:val="28"/>
          <w:szCs w:val="28"/>
        </w:rPr>
        <w:tab/>
      </w:r>
      <w:r>
        <w:rPr>
          <w:sz w:val="28"/>
          <w:szCs w:val="28"/>
        </w:rPr>
        <w:tab/>
        <w:t>0,392 м</w:t>
      </w:r>
      <w:r>
        <w:rPr>
          <w:sz w:val="28"/>
          <w:szCs w:val="28"/>
          <w:vertAlign w:val="superscript"/>
        </w:rPr>
        <w:t>3</w:t>
      </w:r>
      <w:r>
        <w:rPr>
          <w:sz w:val="28"/>
          <w:szCs w:val="28"/>
        </w:rPr>
        <w:t>;</w:t>
      </w:r>
    </w:p>
    <w:p w:rsidR="00102B94" w:rsidRDefault="00102B94" w:rsidP="00527A3D">
      <w:pPr>
        <w:numPr>
          <w:ilvl w:val="0"/>
          <w:numId w:val="13"/>
        </w:numPr>
        <w:autoSpaceDE w:val="0"/>
        <w:autoSpaceDN w:val="0"/>
        <w:adjustRightInd w:val="0"/>
        <w:spacing w:line="360" w:lineRule="auto"/>
        <w:jc w:val="both"/>
        <w:rPr>
          <w:sz w:val="28"/>
          <w:szCs w:val="28"/>
        </w:rPr>
      </w:pPr>
      <w:r>
        <w:rPr>
          <w:sz w:val="28"/>
          <w:szCs w:val="28"/>
        </w:rPr>
        <w:t xml:space="preserve">вода </w:t>
      </w:r>
      <w:r>
        <w:rPr>
          <w:sz w:val="28"/>
          <w:szCs w:val="28"/>
        </w:rPr>
        <w:tab/>
      </w:r>
      <w:r>
        <w:rPr>
          <w:sz w:val="28"/>
          <w:szCs w:val="28"/>
        </w:rPr>
        <w:tab/>
      </w:r>
      <w:r>
        <w:rPr>
          <w:sz w:val="28"/>
          <w:szCs w:val="28"/>
        </w:rPr>
        <w:tab/>
        <w:t>0,1 м</w:t>
      </w:r>
      <w:r>
        <w:rPr>
          <w:sz w:val="28"/>
          <w:szCs w:val="28"/>
          <w:vertAlign w:val="superscript"/>
        </w:rPr>
        <w:t>3</w:t>
      </w:r>
      <w:r>
        <w:rPr>
          <w:sz w:val="28"/>
          <w:szCs w:val="28"/>
        </w:rPr>
        <w:t>.</w:t>
      </w:r>
    </w:p>
    <w:p w:rsidR="00102B94" w:rsidRDefault="00102B94" w:rsidP="00527A3D">
      <w:pPr>
        <w:autoSpaceDE w:val="0"/>
        <w:autoSpaceDN w:val="0"/>
        <w:adjustRightInd w:val="0"/>
        <w:spacing w:line="360" w:lineRule="auto"/>
        <w:ind w:left="708"/>
        <w:jc w:val="both"/>
        <w:rPr>
          <w:sz w:val="28"/>
          <w:szCs w:val="28"/>
        </w:rPr>
      </w:pPr>
      <w:r>
        <w:rPr>
          <w:sz w:val="28"/>
          <w:szCs w:val="28"/>
        </w:rPr>
        <w:t>На цементной плите пишется номер скважины и дата тампонажа.</w:t>
      </w:r>
    </w:p>
    <w:p w:rsidR="00102B94" w:rsidRDefault="00102B94" w:rsidP="00527A3D">
      <w:pPr>
        <w:autoSpaceDE w:val="0"/>
        <w:autoSpaceDN w:val="0"/>
        <w:adjustRightInd w:val="0"/>
        <w:spacing w:line="360" w:lineRule="auto"/>
        <w:ind w:firstLine="720"/>
        <w:jc w:val="both"/>
        <w:rPr>
          <w:sz w:val="28"/>
          <w:szCs w:val="28"/>
        </w:rPr>
      </w:pPr>
      <w:r>
        <w:rPr>
          <w:sz w:val="28"/>
          <w:szCs w:val="28"/>
        </w:rPr>
        <w:t>Бетонные кольца на подземном павильоне демонтируются, котлован засыпается местным грунтом, уплотняется, поверхность разравнивается.</w:t>
      </w:r>
    </w:p>
    <w:p w:rsidR="00102B94" w:rsidRDefault="00102B94" w:rsidP="00527A3D">
      <w:pPr>
        <w:autoSpaceDE w:val="0"/>
        <w:autoSpaceDN w:val="0"/>
        <w:adjustRightInd w:val="0"/>
        <w:spacing w:line="360" w:lineRule="auto"/>
        <w:ind w:left="708"/>
        <w:jc w:val="both"/>
        <w:rPr>
          <w:sz w:val="28"/>
          <w:szCs w:val="28"/>
        </w:rPr>
      </w:pPr>
      <w:r>
        <w:rPr>
          <w:sz w:val="28"/>
          <w:szCs w:val="28"/>
        </w:rPr>
        <w:t>Объем грунта, необходимого для засыпки котлована составляет:</w:t>
      </w:r>
    </w:p>
    <w:p w:rsidR="00102B94" w:rsidRDefault="00102B94" w:rsidP="00527A3D">
      <w:pPr>
        <w:autoSpaceDE w:val="0"/>
        <w:autoSpaceDN w:val="0"/>
        <w:adjustRightInd w:val="0"/>
        <w:spacing w:line="360" w:lineRule="auto"/>
        <w:ind w:left="708"/>
        <w:jc w:val="both"/>
        <w:rPr>
          <w:sz w:val="28"/>
          <w:szCs w:val="28"/>
        </w:rPr>
      </w:pPr>
    </w:p>
    <w:p w:rsidR="00102B94" w:rsidRDefault="00102B94" w:rsidP="00527A3D">
      <w:pPr>
        <w:autoSpaceDE w:val="0"/>
        <w:autoSpaceDN w:val="0"/>
        <w:adjustRightInd w:val="0"/>
        <w:spacing w:line="360" w:lineRule="auto"/>
        <w:ind w:left="708"/>
        <w:jc w:val="center"/>
      </w:pPr>
      <w:r w:rsidRPr="00996A26">
        <w:rPr>
          <w:position w:val="-24"/>
        </w:rPr>
        <w:object w:dxaOrig="3800" w:dyaOrig="660">
          <v:shape id="_x0000_i1045" type="#_x0000_t75" style="width:188.25pt;height:33pt" o:ole="">
            <v:imagedata r:id="rId31" o:title=""/>
          </v:shape>
          <o:OLEObject Type="Embed" ProgID="Equation.3" ShapeID="_x0000_i1045" DrawAspect="Content" ObjectID="_1511269045" r:id="rId32"/>
        </w:object>
      </w:r>
      <w:r>
        <w:t xml:space="preserve">, </w:t>
      </w:r>
    </w:p>
    <w:p w:rsidR="00102B94" w:rsidRDefault="00102B94" w:rsidP="00527A3D">
      <w:pPr>
        <w:autoSpaceDE w:val="0"/>
        <w:autoSpaceDN w:val="0"/>
        <w:adjustRightInd w:val="0"/>
        <w:spacing w:line="360" w:lineRule="auto"/>
        <w:ind w:left="708"/>
        <w:jc w:val="center"/>
      </w:pPr>
    </w:p>
    <w:p w:rsidR="00102B94" w:rsidRDefault="00102B94" w:rsidP="00527A3D">
      <w:pPr>
        <w:autoSpaceDE w:val="0"/>
        <w:autoSpaceDN w:val="0"/>
        <w:adjustRightInd w:val="0"/>
        <w:spacing w:line="360" w:lineRule="auto"/>
        <w:ind w:left="708"/>
        <w:jc w:val="both"/>
        <w:rPr>
          <w:sz w:val="28"/>
          <w:szCs w:val="28"/>
        </w:rPr>
      </w:pPr>
      <w:r>
        <w:rPr>
          <w:sz w:val="28"/>
          <w:szCs w:val="28"/>
        </w:rPr>
        <w:t>с учетом потерь – 7 м</w:t>
      </w:r>
      <w:r>
        <w:rPr>
          <w:sz w:val="28"/>
          <w:szCs w:val="28"/>
          <w:vertAlign w:val="superscript"/>
        </w:rPr>
        <w:t>3</w:t>
      </w:r>
      <w:r>
        <w:rPr>
          <w:sz w:val="28"/>
          <w:szCs w:val="28"/>
        </w:rPr>
        <w:t xml:space="preserve"> грунта.</w:t>
      </w:r>
    </w:p>
    <w:p w:rsidR="00102B94" w:rsidRDefault="00102B94" w:rsidP="00527A3D">
      <w:pPr>
        <w:autoSpaceDE w:val="0"/>
        <w:autoSpaceDN w:val="0"/>
        <w:adjustRightInd w:val="0"/>
        <w:spacing w:line="360" w:lineRule="auto"/>
        <w:ind w:left="708"/>
        <w:jc w:val="both"/>
        <w:rPr>
          <w:sz w:val="28"/>
          <w:szCs w:val="28"/>
        </w:rPr>
      </w:pPr>
    </w:p>
    <w:p w:rsidR="00102B94" w:rsidRDefault="00102B94" w:rsidP="00527A3D">
      <w:pPr>
        <w:autoSpaceDE w:val="0"/>
        <w:autoSpaceDN w:val="0"/>
        <w:adjustRightInd w:val="0"/>
        <w:spacing w:line="360" w:lineRule="auto"/>
        <w:ind w:left="708"/>
        <w:jc w:val="both"/>
        <w:rPr>
          <w:sz w:val="28"/>
          <w:szCs w:val="28"/>
        </w:rPr>
      </w:pPr>
    </w:p>
    <w:p w:rsidR="00102B94" w:rsidRDefault="00102B94" w:rsidP="00527A3D">
      <w:pPr>
        <w:autoSpaceDE w:val="0"/>
        <w:autoSpaceDN w:val="0"/>
        <w:adjustRightInd w:val="0"/>
        <w:spacing w:line="360" w:lineRule="auto"/>
        <w:ind w:left="708"/>
        <w:jc w:val="both"/>
        <w:rPr>
          <w:sz w:val="28"/>
          <w:szCs w:val="28"/>
        </w:rPr>
      </w:pPr>
    </w:p>
    <w:p w:rsidR="00102B94" w:rsidRDefault="00102B94" w:rsidP="00527A3D">
      <w:pPr>
        <w:autoSpaceDE w:val="0"/>
        <w:autoSpaceDN w:val="0"/>
        <w:adjustRightInd w:val="0"/>
        <w:spacing w:line="360" w:lineRule="auto"/>
        <w:ind w:left="708"/>
        <w:jc w:val="both"/>
        <w:rPr>
          <w:sz w:val="28"/>
          <w:szCs w:val="28"/>
        </w:rPr>
      </w:pPr>
    </w:p>
    <w:p w:rsidR="00102B94" w:rsidRDefault="00102B94" w:rsidP="00527A3D">
      <w:pPr>
        <w:autoSpaceDE w:val="0"/>
        <w:autoSpaceDN w:val="0"/>
        <w:adjustRightInd w:val="0"/>
        <w:spacing w:line="360" w:lineRule="auto"/>
        <w:ind w:left="708"/>
        <w:jc w:val="both"/>
        <w:rPr>
          <w:sz w:val="28"/>
          <w:szCs w:val="28"/>
        </w:rPr>
      </w:pPr>
      <w:r>
        <w:rPr>
          <w:noProof/>
        </w:rPr>
        <w:pict>
          <v:group id="_x0000_s1522" style="position:absolute;left:0;text-align:left;margin-left:-45pt;margin-top:-31.8pt;width:551.65pt;height:810pt;z-index:251660800" coordorigin="621,354" coordsize="11033,16200">
            <v:rect id="Rectangle 22" o:spid="_x0000_s1523" style="position:absolute;left:11061;top:16074;width:523;height: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F+Vb8A&#10;AADcAAAADwAAAGRycy9kb3ducmV2LnhtbERPTYvCMBC9C/6HMAt701SRol3TUgTBq1XB49CMbXeb&#10;SU2idv/95rDg8fG+t8VoevEk5zvLChbzBARxbXXHjYLzaT9bg/ABWWNvmRT8kocin062mGn74iM9&#10;q9CIGMI+QwVtCEMmpa9bMujndiCO3M06gyFC10jt8BXDTS+XSZJKgx3HhhYH2rVU/1QPo6Asv8fL&#10;vdrg3st14lK90k15VerzYyy/QAQaw1v87z5oBekiro1n4h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QX5VvwAAANwAAAAPAAAAAAAAAAAAAAAAAJgCAABkcnMvZG93bnJl&#10;di54bWxQSwUGAAAAAAQABAD1AAAAhAMAAAAA&#10;" filled="f" stroked="f" strokeweight=".25pt">
              <o:lock v:ext="edit" aspectratio="t"/>
              <v:textbox inset="1pt,1pt,1pt,1pt">
                <w:txbxContent>
                  <w:p w:rsidR="00102B94" w:rsidRPr="00867043" w:rsidRDefault="00102B94" w:rsidP="00F0288F">
                    <w:pPr>
                      <w:jc w:val="center"/>
                    </w:pPr>
                    <w:r>
                      <w:t>9</w:t>
                    </w:r>
                  </w:p>
                </w:txbxContent>
              </v:textbox>
            </v:rect>
            <v:group id="_x0000_s1524" style="position:absolute;left:621;top:354;width:11033;height:16200" coordorigin="621,354" coordsize="11033,16200">
              <v:rect id="Rectangle 23" o:spid="_x0000_s1525" style="position:absolute;left:5210;top:15894;width:579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bzsEA&#10;AADcAAAADwAAAGRycy9kb3ducmV2LnhtbESPQYvCMBSE78L+h/AW9qapshTbNUoRBK9WBY+P5m1b&#10;bV5qErX+eyMs7HGYmW+YxWownbiT861lBdNJAoK4srrlWsFhvxnPQfiArLGzTAqe5GG1/BgtMNf2&#10;wTu6l6EWEcI+RwVNCH0upa8aMugntieO3q91BkOUrpba4SPCTSdnSZJKgy3HhQZ7WjdUXcqbUVAU&#10;5+F4LTPceDlPXKq/dV2clPr6HIofEIGG8B/+a2+1gnSawft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N287BAAAA3AAAAA8AAAAAAAAAAAAAAAAAmAIAAGRycy9kb3du&#10;cmV2LnhtbFBLBQYAAAAABAAEAPUAAACGAwAAAAA=&#10;" filled="f" stroked="f" strokeweight=".25pt">
                <o:lock v:ext="edit" aspectratio="t"/>
                <v:textbox inset="1pt,1pt,1pt,1pt">
                  <w:txbxContent>
                    <w:p w:rsidR="00102B94" w:rsidRPr="00582BB7" w:rsidRDefault="00102B94" w:rsidP="00611C86">
                      <w:pPr>
                        <w:pStyle w:val="a"/>
                        <w:jc w:val="center"/>
                        <w:rPr>
                          <w:b/>
                          <w:i w:val="0"/>
                          <w:szCs w:val="28"/>
                          <w:lang w:val="ru-RU"/>
                        </w:rPr>
                      </w:pPr>
                      <w:r>
                        <w:rPr>
                          <w:b/>
                          <w:i w:val="0"/>
                          <w:szCs w:val="28"/>
                          <w:lang w:val="ru-RU"/>
                        </w:rPr>
                        <w:t>98-12/13-</w:t>
                      </w:r>
                      <w:r w:rsidRPr="00F63CC7">
                        <w:rPr>
                          <w:b/>
                          <w:i w:val="0"/>
                          <w:szCs w:val="28"/>
                          <w:lang w:val="ru-RU"/>
                        </w:rPr>
                        <w:t xml:space="preserve"> ПОД</w:t>
                      </w:r>
                      <w:r>
                        <w:rPr>
                          <w:b/>
                          <w:i w:val="0"/>
                          <w:szCs w:val="28"/>
                          <w:lang w:val="ru-RU"/>
                        </w:rPr>
                        <w:t xml:space="preserve"> -ПЗ</w:t>
                      </w:r>
                    </w:p>
                    <w:p w:rsidR="00102B94" w:rsidRPr="00B751E9" w:rsidRDefault="00102B94" w:rsidP="00611C86"/>
                  </w:txbxContent>
                </v:textbox>
              </v:rect>
              <v:group id="_x0000_s1526" style="position:absolute;left:621;top:354;width:11033;height:16200" coordorigin="621,414" coordsize="11033,16200">
                <v:line id="Line 12" o:spid="_x0000_s1527" style="position:absolute;visibility:visible" from="11061,15714" to="11063,16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lt70AAADcAAAADwAAAGRycy9kb3ducmV2LnhtbERPuwrCMBTdBf8hXMFNUwVFqqmIUHET&#10;q4vbtbl9YHNTmqj1780gOB7Oe7PtTSNe1LnasoLZNAJBnFtdc6ngekknKxDOI2tsLJOCDznYJsPB&#10;BmNt33ymV+ZLEULYxaig8r6NpXR5RQbd1LbEgStsZ9AH2JVSd/gO4aaR8yhaSoM1h4YKW9pXlD+y&#10;p1HwuF0X6eG015cm2+l7mfrbvdBKjUf9bg3CU+//4p/7qBUso7A2nAlHQCZ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v5be9AAAA3AAAAA8AAAAAAAAAAAAAAAAAoQIA&#10;AGRycy9kb3ducmV2LnhtbFBLBQYAAAAABAAEAPkAAACLAwAAAAA=&#10;" strokeweight="2pt">
                  <o:lock v:ext="edit" aspectratio="t"/>
                </v:line>
                <v:group id="_x0000_s1528" style="position:absolute;left:621;top:414;width:11033;height:16200" coordorigin="584,414" coordsize="11033,16020">
                  <v:line id="Line 11" o:spid="_x0000_s1529" style="position:absolute;visibility:visible" from="5161,15549" to="5162,16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BxxcAAAADcAAAADwAAAGRycy9kb3ducmV2LnhtbESPzQrCMBCE74LvEFbwpqmCP1SjiFDx&#10;JlYv3tZmbYvNpjRR69sbQfA4zMw3zHLdmko8qXGlZQWjYQSCOLO65FzB+ZQM5iCcR9ZYWSYFb3Kw&#10;XnU7S4y1ffGRnqnPRYCwi1FB4X0dS+myggy6oa2Jg3ezjUEfZJNL3eArwE0lx1E0lQZLDgsF1rQt&#10;KLunD6PgfjlPkt1hq09VutHXPPGX600r1e+1mwUIT63/h3/tvVYwjW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swccXAAAAA3AAAAA8AAAAAAAAAAAAAAAAA&#10;oQIAAGRycy9kb3ducmV2LnhtbFBLBQYAAAAABAAEAPkAAACOAwAAAAA=&#10;" strokeweight="2pt">
                    <o:lock v:ext="edit" aspectratio="t"/>
                  </v:line>
                  <v:group id="_x0000_s1530" style="position:absolute;left:584;top:414;width:11033;height:16020" coordorigin="584,414" coordsize="11033,16020">
                    <v:line id="Line 15" o:spid="_x0000_s1531" style="position:absolute;visibility:visible" from="11052,15967" to="11612,15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9YRMUAAADcAAAADwAAAGRycy9kb3ducmV2LnhtbESPwW7CMBBE75X6D9ZW6q044YDaEAeh&#10;FqSiHqrSfsASL3EgXke2gcDX10hIHEcz80ZTzgbbiSP50DpWkI8yEMS10y03Cv5+ly+vIEJE1tg5&#10;JgVnCjCrHh9KLLQ78Q8d17ERCcKhQAUmxr6QMtSGLIaR64mTt3XeYkzSN1J7PCW47eQ4yybSYstp&#10;wWBP74bq/fpgFaz85mufXxojN7zyi+774y3YnVLPT8N8CiLSEO/hW/tTK5jkOVzPpCMg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9YRMUAAADcAAAADwAAAAAAAAAA&#10;AAAAAAChAgAAZHJzL2Rvd25yZXYueG1sUEsFBgAAAAAEAAQA+QAAAJMDAAAAAA==&#10;" strokeweight="1pt">
                      <o:lock v:ext="edit" aspectratio="t"/>
                    </v:line>
                    <v:group id="_x0000_s1532" style="position:absolute;left:584;top:414;width:11033;height:16020" coordorigin="584,414" coordsize="11033,16231">
                      <v:rect id="Rectangle 21" o:spid="_x0000_s1533" style="position:absolute;left:11068;top:15829;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7qJ8EA&#10;AADcAAAADwAAAGRycy9kb3ducmV2LnhtbESPQYvCMBSE78L+h/AWvGmqSHW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e6if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Лист</w:t>
                              </w:r>
                            </w:p>
                          </w:txbxContent>
                        </v:textbox>
                      </v:rect>
                      <v:group id="_x0000_s1534" style="position:absolute;left:584;top:414;width:11033;height:16231" coordorigin="584,414" coordsize="11033,16231">
                        <v:rect id="Rectangle 20" o:spid="_x0000_s1535" style="position:absolute;left:4613;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JPvMIA&#10;AADcAAAADwAAAGRycy9kb3ducmV2LnhtbESPwWrDMBBE74H+g9hCbomcEIzrRgkmYOi1bgI9LtbW&#10;dmutHEmxnb+PCoUeh5l5w+yPs+nFSM53lhVs1gkI4trqjhsF549ylYHwAVljb5kU3MnD8fC02GOu&#10;7cTvNFahERHCPkcFbQhDLqWvWzLo13Ygjt6XdQZDlK6R2uEU4aaX2yRJpcGO40KLA51aqn+qm1FQ&#10;FN/z5Vq9YOlllrhU73RTfCq1fJ6LVxCB5vAf/mu/aQXpJoXfM/EI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k+8wgAAANwAAAAPAAAAAAAAAAAAAAAAAJgCAABkcnMvZG93&#10;bnJldi54bWxQSwUGAAAAAAQABAD1AAAAhwMAAAAA&#10;" filled="f" stroked="f" strokeweight=".25pt">
                          <o:lock v:ext="edit" aspectratio="t"/>
                          <v:textbox inset="1pt,1pt,1pt,1pt">
                            <w:txbxContent>
                              <w:p w:rsidR="00102B94" w:rsidRDefault="00102B94" w:rsidP="00611C86">
                                <w:pPr>
                                  <w:pStyle w:val="a"/>
                                  <w:jc w:val="center"/>
                                  <w:rPr>
                                    <w:sz w:val="18"/>
                                  </w:rPr>
                                </w:pPr>
                                <w:r>
                                  <w:rPr>
                                    <w:sz w:val="18"/>
                                  </w:rPr>
                                  <w:t>Дата</w:t>
                                </w:r>
                              </w:p>
                            </w:txbxContent>
                          </v:textbox>
                        </v:rect>
                        <v:group id="_x0000_s1536" style="position:absolute;left:584;top:414;width:11033;height:16231" coordorigin="584,414" coordsize="11033,16231">
                          <v:rect id="Rectangle 19" o:spid="_x0000_s1537" style="position:absolute;left:3766;top:16361;width:802;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DRy8EA&#10;AADcAAAADwAAAGRycy9kb3ducmV2LnhtbESPQYvCMBSE78L+h/AWvGmqaHG7RikLglerwh4fzdu2&#10;2rx0k6j13xtB8DjMzDfMct2bVlzJ+caygsk4AUFcWt1wpeCw34wWIHxA1thaJgV38rBefQyWmGl7&#10;4x1di1CJCGGfoYI6hC6T0pc1GfRj2xFH7886gyFKV0nt8BbhppXTJEmlwYbjQo0d/dRUnouLUZDn&#10;p/74X3zhxstF4lI901X+q9Tws8+/QQTqwzv8am+1gnQyh+eZe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A0cvBAAAA3AAAAA8AAAAAAAAAAAAAAAAAmAIAAGRycy9kb3du&#10;cmV2LnhtbFBLBQYAAAAABAAEAPUAAACGAwAAAAA=&#10;" filled="f" stroked="f" strokeweight=".25pt">
                            <o:lock v:ext="edit" aspectratio="t"/>
                            <v:textbox inset="1pt,1pt,1pt,1pt">
                              <w:txbxContent>
                                <w:p w:rsidR="00102B94" w:rsidRDefault="00102B94" w:rsidP="00611C86">
                                  <w:pPr>
                                    <w:pStyle w:val="a"/>
                                    <w:jc w:val="center"/>
                                    <w:rPr>
                                      <w:sz w:val="18"/>
                                    </w:rPr>
                                  </w:pPr>
                                  <w:r>
                                    <w:rPr>
                                      <w:sz w:val="18"/>
                                    </w:rPr>
                                    <w:t>Подпись</w:t>
                                  </w:r>
                                </w:p>
                              </w:txbxContent>
                            </v:textbox>
                          </v:rect>
                          <v:group id="_x0000_s1538" style="position:absolute;left:584;top:414;width:11033;height:16231" coordorigin="584,414" coordsize="11033,16231">
                            <v:rect id="Rectangle 16" o:spid="_x0000_s1539" style="position:absolute;left:1189;top:16361;width:523;height: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v8EA&#10;AADcAAAADwAAAGRycy9kb3ducmV2LnhtbESPQYvCMBSE7wv+h/AEb2uqSNFqlLIgeLWr4PHRPNtq&#10;81KTrNZ/bxYEj8PMfMOsNr1pxZ2cbywrmIwTEMSl1Q1XCg6/2+85CB+QNbaWScGTPGzWg68VZto+&#10;eE/3IlQiQthnqKAOocuk9GVNBv3YdsTRO1tnMETpKqkdPiLctHKaJKk02HBcqLGjn5rKa/FnFOT5&#10;pT/eigVuvZwnLtUzXeUnpUbDPl+CCNSHT/jd3mkF6WQ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pSb/BAAAA3AAAAA8AAAAAAAAAAAAAAAAAmAIAAGRycy9kb3du&#10;cmV2LnhtbFBLBQYAAAAABAAEAPUAAACGAwAAAAA=&#10;" filled="f" stroked="f" strokeweight=".25pt">
                              <o:lock v:ext="edit" aspectratio="t"/>
                              <v:textbox inset="0,0,0,0">
                                <w:txbxContent>
                                  <w:p w:rsidR="00102B94" w:rsidRDefault="00102B94" w:rsidP="00611C86">
                                    <w:pPr>
                                      <w:pStyle w:val="a"/>
                                      <w:jc w:val="center"/>
                                      <w:rPr>
                                        <w:sz w:val="18"/>
                                      </w:rPr>
                                    </w:pPr>
                                    <w:r>
                                      <w:rPr>
                                        <w:sz w:val="18"/>
                                      </w:rPr>
                                      <w:t>Изм.</w:t>
                                    </w:r>
                                  </w:p>
                                </w:txbxContent>
                              </v:textbox>
                            </v:rect>
                            <v:group id="_x0000_s1540" style="position:absolute;left:584;top:414;width:11033;height:16231" coordorigin="584,414" coordsize="11033,16231">
                              <v:line id="Line 6" o:spid="_x0000_s1541" style="position:absolute;visibility:visible" from="1732,15784" to="1733,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fSXb8AAADcAAAADwAAAGRycy9kb3ducmV2LnhtbESPwQrCMBBE74L/EFbwpqmCItUoIlS8&#10;idVLb2uztsVmU5qo9e+NIHgcZuYNs9p0phZPal1lWcFkHIEgzq2uuFBwOSejBQjnkTXWlknBmxxs&#10;1v3eCmNtX3yiZ+oLESDsYlRQet/EUrq8JINubBvi4N1sa9AH2RZSt/gKcFPLaRTNpcGKw0KJDe1K&#10;yu/pwyi4Z5dZsj/u9LlOt/paJD673rRSw0G3XYLw1Pl/+Nc+aAXzaAr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0fSXb8AAADcAAAADwAAAAAAAAAAAAAAAACh&#10;AgAAZHJzL2Rvd25yZXYueG1sUEsFBgAAAAAEAAQA+QAAAI0DAAAAAA==&#10;" strokeweight="2pt">
                                <o:lock v:ext="edit" aspectratio="t"/>
                              </v:line>
                              <v:line id="Line 8" o:spid="_x0000_s1542" style="position:absolute;visibility:visible" from="2983,15758" to="2984,16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line id="Line 9" o:spid="_x0000_s1543" style="position:absolute;visibility:visible" from="3733,15784" to="3734,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5KKb8AAADcAAAADwAAAGRycy9kb3ducmV2LnhtbESPwQrCMBBE74L/EFbwpqmCItUoIlS8&#10;idVLb2uztsVmU5qo9e+NIHgcZuYNs9p0phZPal1lWcFkHIEgzq2uuFBwOSejBQjnkTXWlknBmxxs&#10;1v3eCmNtX3yiZ+oLESDsYlRQet/EUrq8JINubBvi4N1sa9AH2RZSt/gKcFPLaRTNpcGKw0KJDe1K&#10;yu/pwyi4Z5dZsj/u9LlOt/paJD673rRSw0G3XYLw1Pl/+Nc+aAXza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5KKb8AAADcAAAADwAAAAAAAAAAAAAAAACh&#10;AgAAZHJzL2Rvd25yZXYueG1sUEsFBgAAAAAEAAQA+QAAAI0DAAAAAA==&#10;" strokeweight="2pt">
                                <o:lock v:ext="edit" aspectratio="t"/>
                              </v:line>
                              <v:line id="Line 10" o:spid="_x0000_s1544" style="position:absolute;visibility:visible" from="4589,15793" to="45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zUXr8AAADcAAAADwAAAGRycy9kb3ducmV2LnhtbESPwQrCMBBE74L/EFbwpqmCRapRRKh4&#10;E6sXb2uztsVmU5qo9e+NIHgcZuYNs1x3phZPal1lWcFkHIEgzq2uuFBwPqWjOQjnkTXWlknBmxys&#10;V/3eEhNtX3ykZ+YLESDsElRQet8kUrq8JINubBvi4N1sa9AH2RZSt/gKcFPLaRTF0mDFYaHEhrYl&#10;5ffsYRTcL+dZujts9anONvpapP5yvWmlhoNuswDhqfP/8K+91wriKIbvmXAE5O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HzUXr8AAADcAAAADwAAAAAAAAAAAAAAAACh&#10;AgAAZHJzL2Rvd25yZXYueG1sUEsFBgAAAAAEAAQA+QAAAI0DAAAAAA==&#10;" strokeweight="2pt">
                                <o:lock v:ext="edit" aspectratio="t"/>
                              </v:line>
                              <v:group id="_x0000_s1545" style="position:absolute;left:584;top:414;width:11033;height:16231" coordorigin="584,414" coordsize="11033,16231">
                                <v:rect id="Rectangle 5" o:spid="_x0000_s1546" style="position:absolute;left:1161;top:414;width:10456;height:16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68QA&#10;AADcAAAADwAAAGRycy9kb3ducmV2LnhtbESPQWuDQBSE74H+h+UFeotrcpBqs4opBHIqrfUHPNxX&#10;lbhvjbtR21/fLRR6HGbmG+ZYrGYQM02ut6xgH8UgiBure24V1B/n3RMI55E1DpZJwRc5KPKHzREz&#10;bRd+p7nyrQgQdhkq6LwfMyld05FBF9mROHifdjLog5xaqSdcAtwM8hDHiTTYc1jocKSXjpprdTcK&#10;rn6dX8u2+j6n9Slt3k7lcr+VSj1u1/IZhKfV/4f/2hetIIn38HsmHAG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voevEAAAA3AAAAA8AAAAAAAAAAAAAAAAAmAIAAGRycy9k&#10;b3ducmV2LnhtbFBLBQYAAAAABAAEAPUAAACJAwAAAAA=&#10;" filled="f" strokeweight="2pt">
                                  <o:lock v:ext="edit" aspectratio="t"/>
                                </v:rect>
                                <v:line id="Line 13" o:spid="_x0000_s1547" style="position:absolute;visibility:visible" from="1166,16085" to="5151,16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DCn8QAAADcAAAADwAAAGRycy9kb3ducmV2LnhtbESPQWsCMRSE7wX/Q3hCb92sPYhujSJq&#10;oeJBqv0Bz81zs7p5WZJUt/56IxQ8DjPzDTOZdbYRF/KhdqxgkOUgiEuna64U/Ow/30YgQkTW2Dgm&#10;BX8UYDbtvUyw0O7K33TZxUokCIcCFZgY20LKUBqyGDLXEifv6LzFmKSvpPZ4TXDbyPc8H0qLNacF&#10;gy0tDJXn3a9VsPaHzXlwq4w88Nqvmu1yHOxJqdd+N/8AEamLz/B/+0srGOZjeJxJR0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UMKfxAAAANwAAAAPAAAAAAAAAAAA&#10;AAAAAKECAABkcnMvZG93bnJldi54bWxQSwUGAAAAAAQABAD5AAAAkgMAAAAA&#10;" strokeweight="1pt">
                                  <o:lock v:ext="edit" aspectratio="t"/>
                                </v:line>
                                <v:line id="Line 14" o:spid="_x0000_s1548" style="position:absolute;visibility:visible" from="1166,16360" to="5151,16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B/bL0AAADcAAAADwAAAGRycy9kb3ducmV2LnhtbERPuwrCMBTdBf8hXMFNUwVFqqmIUHET&#10;q4vbtbl9YHNTmqj1780gOB7Oe7PtTSNe1LnasoLZNAJBnFtdc6ngekknKxDOI2tsLJOCDznYJsPB&#10;BmNt33ymV+ZLEULYxaig8r6NpXR5RQbd1LbEgStsZ9AH2JVSd/gO4aaR8yhaSoM1h4YKW9pXlD+y&#10;p1HwuF0X6eG015cm2+l7mfrbvdBKjUf9bg3CU+//4p/7qBUsZ2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EAf2y9AAAA3AAAAA8AAAAAAAAAAAAAAAAAoQIA&#10;AGRycy9kb3ducmV2LnhtbFBLBQYAAAAABAAEAPkAAACLAwAAAAA=&#10;" strokeweight="2pt">
                                  <o:lock v:ext="edit" aspectratio="t"/>
                                </v:line>
                                <v:group id="_x0000_s1549" style="position:absolute;left:584;top:11870;width:11021;height:4775" coordorigin="584,11870" coordsize="11021,4775">
                                  <v:group id="_x0000_s1550" style="position:absolute;left:1166;top:15766;width:10439;height:879" coordorigin="1166,15766" coordsize="10439,879">
                                    <v:group id="_x0000_s1551" style="position:absolute;left:1166;top:15766;width:10439;height:879" coordorigin="1166,15766" coordsize="10439,879">
                                      <v:line id="Line 7" o:spid="_x0000_s1552" style="position:absolute;visibility:visible" from="1166,15766" to="11605,1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3xsAAAADcAAAADwAAAGRycy9kb3ducmV2LnhtbESPwQrCMBBE74L/EFbwpqmK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Ld8bAAAAA3AAAAA8AAAAAAAAAAAAAAAAA&#10;oQIAAGRycy9kb3ducmV2LnhtbFBLBQYAAAAABAAEAPkAAACOAwAAAAA=&#10;" strokeweight="2pt">
                                        <o:lock v:ext="edit" aspectratio="t"/>
                                      </v:line>
                                      <v:rect id="Rectangle 17" o:spid="_x0000_s1553" style="position:absolute;left:1712;top:16361;width:1271;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XsJMIA&#10;AADcAAAADwAAAGRycy9kb3ducmV2LnhtbESPT4vCMBTE78J+h/AWvGnqH4rbNUpZELxaFfb4aN62&#10;1ealm0St394IgsdhZn7DLNe9acWVnG8sK5iMExDEpdUNVwoO+81oAcIHZI2tZVJwJw/r1cdgiZm2&#10;N97RtQiViBD2GSqoQ+gyKX1Zk0E/th1x9P6sMxiidJXUDm8Rblo5TZJUGmw4LtTY0U9N5bm4GAV5&#10;fuqP/8UXbrxcJC7Vc13lv0oNP/v8G0SgPrzDr/ZWK0gnM3i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ewkwgAAANwAAAAPAAAAAAAAAAAAAAAAAJgCAABkcnMvZG93&#10;bnJldi54bWxQSwUGAAAAAAQABAD1AAAAhwMAAAAA&#10;" filled="f" stroked="f" strokeweight=".25pt">
                                        <o:lock v:ext="edit" aspectratio="t"/>
                                        <v:textbox inset="0,0,0,0">
                                          <w:txbxContent>
                                            <w:p w:rsidR="00102B94" w:rsidRDefault="00102B94" w:rsidP="00611C86">
                                              <w:pPr>
                                                <w:pStyle w:val="a"/>
                                                <w:rPr>
                                                  <w:sz w:val="18"/>
                                                </w:rPr>
                                              </w:pPr>
                                              <w:r>
                                                <w:rPr>
                                                  <w:sz w:val="18"/>
                                                  <w:lang w:val="ru-RU"/>
                                                </w:rPr>
                                                <w:t xml:space="preserve"> Кол.уч </w:t>
                                              </w:r>
                                              <w:r>
                                                <w:rPr>
                                                  <w:sz w:val="18"/>
                                                </w:rPr>
                                                <w:t>Лист</w:t>
                                              </w:r>
                                            </w:p>
                                          </w:txbxContent>
                                        </v:textbox>
                                      </v:rect>
                                    </v:group>
                                    <v:rect id="Rectangle 18" o:spid="_x0000_s1554" style="position:absolute;left:2983;top:16348;width:708;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x0UMMA&#10;AADcAAAADwAAAGRycy9kb3ducmV2LnhtbESPwWrDMBBE74X8g9hCbo2cYkziRAmmYMg1bgs5LtbG&#10;dmqtHEmx3b+vCoUeh5l5w+yPs+nFSM53lhWsVwkI4trqjhsFH+/lywaED8gae8uk4Js8HA+Lpz3m&#10;2k58prEKjYgQ9jkqaEMYcil93ZJBv7IDcfSu1hkMUbpGaodThJteviZJJg12HBdaHOitpfqrehgF&#10;RXGbP+/VFksvN4nLdKqb4qLU8nkudiACzeE//Nc+aQXZOoXfM/EI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x0UMMAAADcAAAADwAAAAAAAAAAAAAAAACYAgAAZHJzL2Rv&#10;d25yZXYueG1sUEsFBgAAAAAEAAQA9QAAAIgDAAAAAA==&#10;" filled="f" stroked="f" strokeweight=".25pt">
                                      <o:lock v:ext="edit" aspectratio="t"/>
                                      <v:textbox inset="1pt,1pt,1pt,1pt">
                                        <w:txbxContent>
                                          <w:p w:rsidR="00102B94" w:rsidRPr="00935F45" w:rsidRDefault="00102B94" w:rsidP="00611C86">
                                            <w:pPr>
                                              <w:pStyle w:val="a"/>
                                              <w:jc w:val="center"/>
                                              <w:rPr>
                                                <w:sz w:val="18"/>
                                                <w:lang w:val="ru-RU"/>
                                              </w:rPr>
                                            </w:pPr>
                                            <w:r>
                                              <w:rPr>
                                                <w:sz w:val="18"/>
                                              </w:rPr>
                                              <w:t>№ док</w:t>
                                            </w:r>
                                            <w:r>
                                              <w:rPr>
                                                <w:sz w:val="18"/>
                                                <w:lang w:val="ru-RU"/>
                                              </w:rPr>
                                              <w:t>.</w:t>
                                            </w:r>
                                          </w:p>
                                        </w:txbxContent>
                                      </v:textbox>
                                    </v:rect>
                                  </v:group>
                                  <v:group id="_x0000_s1555" style="position:absolute;left:584;top:11870;width:572;height:4771" coordorigin="662,11675" coordsize="737,4773">
                                    <v:rect id="_x0000_s1556" style="position:absolute;left:662;top:11675;width:737;height:4773" filled="f" strokeweight="2pt"/>
                                    <v:line id="_x0000_s1557" style="position:absolute" from="1002,11675" to="1002,16448" strokeweight="2pt"/>
                                    <v:line id="_x0000_s1558" style="position:absolute" from="662,11675" to="1399,11675" strokeweight="2pt"/>
                                    <v:line id="_x0000_s1559" style="position:absolute" from="662,13092" to="1399,13092" strokeweight="2pt"/>
                                    <v:line id="_x0000_s1560" style="position:absolute" from="662,15077" to="1399,15077" strokeweight="2pt"/>
                                    <v:shape id="_x0000_s1561" type="#_x0000_t202" style="position:absolute;left:713;top:11727;width:252;height:1316" filled="f" stroked="f">
                                      <v:textbox style="mso-next-textbox:#_x0000_s1561"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rPr>
                                                    <w:t>Взам. инв. №</w:t>
                                                  </w:r>
                                                </w:p>
                                              </w:tc>
                                            </w:tr>
                                          </w:tbl>
                                          <w:p w:rsidR="00102B94" w:rsidRDefault="00102B94" w:rsidP="00611C86"/>
                                        </w:txbxContent>
                                      </v:textbox>
                                    </v:shape>
                                    <v:shape id="_x0000_s1562" type="#_x0000_t202" style="position:absolute;left:713;top:13127;width:252;height:1904" filled="f" stroked="f">
                                      <v:textbox style="mso-next-textbox:#_x0000_s1562"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98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Подпись и дата</w:t>
                                                  </w:r>
                                                </w:p>
                                              </w:tc>
                                            </w:tr>
                                          </w:tbl>
                                          <w:p w:rsidR="00102B94" w:rsidRDefault="00102B94" w:rsidP="00611C86"/>
                                        </w:txbxContent>
                                      </v:textbox>
                                    </v:shape>
                                    <v:shape id="_x0000_s1563" type="#_x0000_t202" style="position:absolute;left:713;top:15115;width:252;height:1316" filled="f" stroked="f">
                                      <v:textbox style="mso-next-textbox:#_x0000_s1563"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
                                            </w:tblGrid>
                                            <w:tr w:rsidR="00102B94" w:rsidTr="00CB2AF8">
                                              <w:trPr>
                                                <w:cantSplit/>
                                                <w:trHeight w:hRule="exact" w:val="1356"/>
                                                <w:jc w:val="center"/>
                                              </w:trPr>
                                              <w:tc>
                                                <w:tcPr>
                                                  <w:tcW w:w="332" w:type="dxa"/>
                                                  <w:tcBorders>
                                                    <w:top w:val="nil"/>
                                                    <w:left w:val="nil"/>
                                                    <w:bottom w:val="nil"/>
                                                    <w:right w:val="nil"/>
                                                  </w:tcBorders>
                                                  <w:textDirection w:val="btLr"/>
                                                  <w:vAlign w:val="center"/>
                                                </w:tcPr>
                                                <w:p w:rsidR="00102B94" w:rsidRDefault="00102B94">
                                                  <w:pPr>
                                                    <w:pStyle w:val="a"/>
                                                    <w:jc w:val="center"/>
                                                    <w:rPr>
                                                      <w:sz w:val="18"/>
                                                    </w:rPr>
                                                  </w:pPr>
                                                  <w:r>
                                                    <w:rPr>
                                                      <w:sz w:val="18"/>
                                                      <w:lang w:val="ru-RU"/>
                                                    </w:rPr>
                                                    <w:t>Инв. № подл.</w:t>
                                                  </w:r>
                                                </w:p>
                                              </w:tc>
                                            </w:tr>
                                          </w:tbl>
                                          <w:p w:rsidR="00102B94" w:rsidRDefault="00102B94" w:rsidP="00611C86"/>
                                        </w:txbxContent>
                                      </v:textbox>
                                    </v:shape>
                                    <v:shape id="_x0000_s1564" type="#_x0000_t202" style="position:absolute;left:1077;top:11727;width:252;height:1316" filled="f" stroked="f">
                                      <v:textbox style="mso-next-textbox:#_x0000_s1564"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
                                            </w:tblGrid>
                                            <w:tr w:rsidR="00102B94">
                                              <w:trPr>
                                                <w:cantSplit/>
                                                <w:trHeight w:hRule="exact" w:val="1417"/>
                                                <w:jc w:val="center"/>
                                              </w:trPr>
                                              <w:tc>
                                                <w:tcPr>
                                                  <w:tcW w:w="249" w:type="dxa"/>
                                                  <w:tcBorders>
                                                    <w:top w:val="nil"/>
                                                    <w:left w:val="nil"/>
                                                    <w:bottom w:val="nil"/>
                                                    <w:right w:val="nil"/>
                                                  </w:tcBorders>
                                                  <w:textDirection w:val="btLr"/>
                                                  <w:vAlign w:val="center"/>
                                                </w:tcPr>
                                                <w:p w:rsidR="00102B94" w:rsidRDefault="00102B94">
                                                  <w:pPr>
                                                    <w:pStyle w:val="a"/>
                                                    <w:jc w:val="center"/>
                                                    <w:rPr>
                                                      <w:sz w:val="18"/>
                                                    </w:rPr>
                                                  </w:pPr>
                                                </w:p>
                                              </w:tc>
                                            </w:tr>
                                          </w:tbl>
                                          <w:p w:rsidR="00102B94" w:rsidRDefault="00102B94" w:rsidP="00611C86"/>
                                          <w:p w:rsidR="00102B94" w:rsidRPr="00A96BAF" w:rsidRDefault="00102B94" w:rsidP="00611C86">
                                            <w:pPr>
                                              <w:pStyle w:val="a"/>
                                              <w:jc w:val="center"/>
                                              <w:rPr>
                                                <w:sz w:val="18"/>
                                                <w:lang w:val="ru-RU"/>
                                              </w:rPr>
                                            </w:pPr>
                                            <w:r>
                                              <w:rPr>
                                                <w:sz w:val="18"/>
                                                <w:lang w:val="ru-RU"/>
                                              </w:rPr>
                                              <w:t>П</w:t>
                                            </w:r>
                                          </w:p>
                                        </w:txbxContent>
                                      </v:textbox>
                                    </v:shape>
                                    <v:shape id="_x0000_s1565" type="#_x0000_t202" style="position:absolute;left:1077;top:15115;width:252;height:1316" filled="f" stroked="f">
                                      <v:textbox style="mso-next-textbox:#_x0000_s1565" inset="0,0,0,0">
                                        <w:txbxContent>
                                          <w:p w:rsidR="00102B94" w:rsidRDefault="00102B94" w:rsidP="00F67352"/>
                                        </w:txbxContent>
                                      </v:textbox>
                                    </v:shape>
                                  </v:group>
                                </v:group>
                              </v:group>
                              <v:line id="Line 8" o:spid="_x0000_s1566" style="position:absolute;visibility:visible" from="2301,15744" to="2302,16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vssAAAADcAAAADwAAAGRycy9kb3ducmV2LnhtbESPwQrCMBBE74L/EFbwpqmiItUoIlS8&#10;idWLt7VZ22KzKU3U+vdGEDwOM/OGWa5bU4knNa60rGA0jEAQZ1aXnCs4n5LBHITzyBory6TgTQ7W&#10;q25nibG2Lz7SM/W5CBB2MSoovK9jKV1WkEE3tDVx8G62MeiDbHKpG3wFuKnkOIpm0mDJYaHAmrYF&#10;Zff0YRTcL+dpsjts9alKN/qaJ/5yvWml+r12swDhqfX/8K+91wp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i77LAAAAA3AAAAA8AAAAAAAAAAAAAAAAA&#10;oQIAAGRycy9kb3ducmV2LnhtbFBLBQYAAAAABAAEAPkAAACOAwAAAAA=&#10;" strokeweight="2pt">
                                <o:lock v:ext="edit" aspectratio="t"/>
                              </v:line>
                            </v:group>
                          </v:group>
                        </v:group>
                      </v:group>
                    </v:group>
                  </v:group>
                </v:group>
              </v:group>
            </v:group>
          </v:group>
        </w:pict>
      </w:r>
      <w:r>
        <w:rPr>
          <w:sz w:val="28"/>
          <w:szCs w:val="28"/>
        </w:rPr>
        <w:t>На весь объем необходимо:</w:t>
      </w:r>
    </w:p>
    <w:p w:rsidR="00102B94" w:rsidRPr="009E7F6F" w:rsidRDefault="00102B94" w:rsidP="00527A3D">
      <w:pPr>
        <w:numPr>
          <w:ilvl w:val="0"/>
          <w:numId w:val="13"/>
        </w:numPr>
        <w:autoSpaceDE w:val="0"/>
        <w:autoSpaceDN w:val="0"/>
        <w:adjustRightInd w:val="0"/>
        <w:spacing w:line="360" w:lineRule="auto"/>
        <w:jc w:val="both"/>
        <w:rPr>
          <w:sz w:val="28"/>
          <w:szCs w:val="28"/>
        </w:rPr>
      </w:pPr>
      <w:r>
        <w:rPr>
          <w:sz w:val="28"/>
          <w:szCs w:val="28"/>
        </w:rPr>
        <w:t xml:space="preserve">цемент </w:t>
      </w:r>
      <w:r>
        <w:rPr>
          <w:sz w:val="28"/>
          <w:szCs w:val="28"/>
        </w:rPr>
        <w:tab/>
      </w:r>
      <w:r>
        <w:rPr>
          <w:sz w:val="28"/>
          <w:szCs w:val="28"/>
        </w:rPr>
        <w:tab/>
      </w:r>
      <w:r>
        <w:rPr>
          <w:sz w:val="28"/>
          <w:szCs w:val="28"/>
        </w:rPr>
        <w:tab/>
        <w:t>0,25 м</w:t>
      </w:r>
      <w:r>
        <w:rPr>
          <w:sz w:val="28"/>
          <w:szCs w:val="28"/>
          <w:vertAlign w:val="superscript"/>
        </w:rPr>
        <w:t>3</w:t>
      </w:r>
      <w:r>
        <w:rPr>
          <w:sz w:val="28"/>
          <w:szCs w:val="28"/>
        </w:rPr>
        <w:t>;</w:t>
      </w:r>
    </w:p>
    <w:p w:rsidR="00102B94" w:rsidRDefault="00102B94" w:rsidP="00AF44BF">
      <w:pPr>
        <w:numPr>
          <w:ilvl w:val="0"/>
          <w:numId w:val="13"/>
        </w:numPr>
        <w:autoSpaceDE w:val="0"/>
        <w:autoSpaceDN w:val="0"/>
        <w:adjustRightInd w:val="0"/>
        <w:spacing w:line="360" w:lineRule="auto"/>
        <w:jc w:val="both"/>
        <w:rPr>
          <w:sz w:val="28"/>
          <w:szCs w:val="28"/>
        </w:rPr>
      </w:pPr>
      <w:r>
        <w:rPr>
          <w:sz w:val="28"/>
          <w:szCs w:val="28"/>
        </w:rPr>
        <w:t xml:space="preserve">песок </w:t>
      </w:r>
      <w:r>
        <w:rPr>
          <w:sz w:val="28"/>
          <w:szCs w:val="28"/>
        </w:rPr>
        <w:tab/>
      </w:r>
      <w:r>
        <w:rPr>
          <w:sz w:val="28"/>
          <w:szCs w:val="28"/>
        </w:rPr>
        <w:tab/>
      </w:r>
      <w:r>
        <w:rPr>
          <w:sz w:val="28"/>
          <w:szCs w:val="28"/>
        </w:rPr>
        <w:tab/>
        <w:t>2,106 м</w:t>
      </w:r>
      <w:r>
        <w:rPr>
          <w:sz w:val="28"/>
          <w:szCs w:val="28"/>
          <w:vertAlign w:val="superscript"/>
        </w:rPr>
        <w:t>3</w:t>
      </w:r>
      <w:r>
        <w:rPr>
          <w:sz w:val="28"/>
          <w:szCs w:val="28"/>
        </w:rPr>
        <w:t>;</w:t>
      </w:r>
    </w:p>
    <w:p w:rsidR="00102B94" w:rsidRDefault="00102B94" w:rsidP="004C6A1A">
      <w:pPr>
        <w:numPr>
          <w:ilvl w:val="0"/>
          <w:numId w:val="13"/>
        </w:numPr>
        <w:autoSpaceDE w:val="0"/>
        <w:autoSpaceDN w:val="0"/>
        <w:adjustRightInd w:val="0"/>
        <w:spacing w:line="360" w:lineRule="auto"/>
        <w:jc w:val="both"/>
        <w:rPr>
          <w:sz w:val="28"/>
          <w:szCs w:val="28"/>
        </w:rPr>
      </w:pPr>
      <w:r>
        <w:rPr>
          <w:sz w:val="28"/>
          <w:szCs w:val="28"/>
        </w:rPr>
        <w:t xml:space="preserve">вода </w:t>
      </w:r>
      <w:r>
        <w:rPr>
          <w:sz w:val="28"/>
          <w:szCs w:val="28"/>
        </w:rPr>
        <w:tab/>
      </w:r>
      <w:r>
        <w:rPr>
          <w:sz w:val="28"/>
          <w:szCs w:val="28"/>
        </w:rPr>
        <w:tab/>
      </w:r>
      <w:r>
        <w:rPr>
          <w:sz w:val="28"/>
          <w:szCs w:val="28"/>
        </w:rPr>
        <w:tab/>
      </w:r>
      <w:r>
        <w:rPr>
          <w:sz w:val="28"/>
          <w:szCs w:val="28"/>
        </w:rPr>
        <w:tab/>
        <w:t>5,16 м</w:t>
      </w:r>
      <w:r>
        <w:rPr>
          <w:sz w:val="28"/>
          <w:szCs w:val="28"/>
          <w:vertAlign w:val="superscript"/>
        </w:rPr>
        <w:t>3</w:t>
      </w:r>
      <w:r>
        <w:rPr>
          <w:sz w:val="28"/>
          <w:szCs w:val="28"/>
        </w:rPr>
        <w:t>;</w:t>
      </w:r>
    </w:p>
    <w:p w:rsidR="00102B94" w:rsidRDefault="00102B94" w:rsidP="00527A3D">
      <w:pPr>
        <w:numPr>
          <w:ilvl w:val="0"/>
          <w:numId w:val="13"/>
        </w:numPr>
        <w:autoSpaceDE w:val="0"/>
        <w:autoSpaceDN w:val="0"/>
        <w:adjustRightInd w:val="0"/>
        <w:spacing w:line="360" w:lineRule="auto"/>
        <w:jc w:val="both"/>
        <w:rPr>
          <w:sz w:val="28"/>
          <w:szCs w:val="28"/>
        </w:rPr>
      </w:pPr>
      <w:r>
        <w:rPr>
          <w:sz w:val="28"/>
          <w:szCs w:val="28"/>
        </w:rPr>
        <w:t xml:space="preserve">хлорная известь </w:t>
      </w:r>
      <w:r>
        <w:rPr>
          <w:sz w:val="28"/>
          <w:szCs w:val="28"/>
        </w:rPr>
        <w:tab/>
      </w:r>
      <w:r>
        <w:rPr>
          <w:sz w:val="28"/>
          <w:szCs w:val="28"/>
        </w:rPr>
        <w:tab/>
        <w:t>2,02 кг;</w:t>
      </w:r>
    </w:p>
    <w:p w:rsidR="00102B94" w:rsidRDefault="00102B94" w:rsidP="00527A3D">
      <w:pPr>
        <w:numPr>
          <w:ilvl w:val="0"/>
          <w:numId w:val="13"/>
        </w:numPr>
        <w:autoSpaceDE w:val="0"/>
        <w:autoSpaceDN w:val="0"/>
        <w:adjustRightInd w:val="0"/>
        <w:spacing w:line="360" w:lineRule="auto"/>
        <w:jc w:val="both"/>
        <w:rPr>
          <w:sz w:val="28"/>
          <w:szCs w:val="28"/>
        </w:rPr>
      </w:pPr>
      <w:r>
        <w:rPr>
          <w:sz w:val="28"/>
          <w:szCs w:val="28"/>
        </w:rPr>
        <w:t>щебень</w:t>
      </w:r>
      <w:r>
        <w:rPr>
          <w:sz w:val="28"/>
          <w:szCs w:val="28"/>
        </w:rPr>
        <w:tab/>
      </w:r>
      <w:r>
        <w:rPr>
          <w:sz w:val="28"/>
          <w:szCs w:val="28"/>
        </w:rPr>
        <w:tab/>
      </w:r>
      <w:r>
        <w:rPr>
          <w:sz w:val="28"/>
          <w:szCs w:val="28"/>
        </w:rPr>
        <w:tab/>
        <w:t>0,392 м</w:t>
      </w:r>
      <w:r>
        <w:rPr>
          <w:sz w:val="28"/>
          <w:szCs w:val="28"/>
          <w:vertAlign w:val="superscript"/>
        </w:rPr>
        <w:t>3</w:t>
      </w:r>
      <w:r>
        <w:rPr>
          <w:sz w:val="28"/>
          <w:szCs w:val="28"/>
        </w:rPr>
        <w:t>.</w:t>
      </w:r>
    </w:p>
    <w:p w:rsidR="00102B94" w:rsidRPr="00D55C63" w:rsidRDefault="00102B94" w:rsidP="00527A3D">
      <w:pPr>
        <w:autoSpaceDE w:val="0"/>
        <w:autoSpaceDN w:val="0"/>
        <w:adjustRightInd w:val="0"/>
        <w:spacing w:line="360" w:lineRule="auto"/>
        <w:ind w:firstLine="720"/>
        <w:jc w:val="both"/>
        <w:rPr>
          <w:sz w:val="28"/>
          <w:szCs w:val="28"/>
        </w:rPr>
      </w:pPr>
      <w:r w:rsidRPr="00B5467A">
        <w:rPr>
          <w:sz w:val="28"/>
          <w:szCs w:val="28"/>
        </w:rPr>
        <w:t>Работы проводятся в течение 5 суток бригадой из 3 - х человек с учетом</w:t>
      </w:r>
      <w:r>
        <w:rPr>
          <w:sz w:val="28"/>
          <w:szCs w:val="28"/>
        </w:rPr>
        <w:t xml:space="preserve"> </w:t>
      </w:r>
      <w:r>
        <w:rPr>
          <w:spacing w:val="-10"/>
          <w:sz w:val="28"/>
          <w:szCs w:val="28"/>
        </w:rPr>
        <w:t>ОЗЦ</w:t>
      </w:r>
      <w:r w:rsidRPr="00B5467A">
        <w:rPr>
          <w:spacing w:val="-10"/>
          <w:sz w:val="28"/>
          <w:szCs w:val="28"/>
        </w:rPr>
        <w:t>.</w:t>
      </w:r>
    </w:p>
    <w:p w:rsidR="00102B94" w:rsidRDefault="00102B94" w:rsidP="00527A3D">
      <w:pPr>
        <w:autoSpaceDE w:val="0"/>
        <w:autoSpaceDN w:val="0"/>
        <w:adjustRightInd w:val="0"/>
        <w:spacing w:line="360" w:lineRule="auto"/>
        <w:ind w:firstLine="709"/>
        <w:jc w:val="both"/>
        <w:rPr>
          <w:sz w:val="28"/>
          <w:szCs w:val="28"/>
        </w:rPr>
      </w:pPr>
    </w:p>
    <w:p w:rsidR="00102B94" w:rsidRPr="00B5467A" w:rsidRDefault="00102B94" w:rsidP="00852853">
      <w:pPr>
        <w:autoSpaceDE w:val="0"/>
        <w:autoSpaceDN w:val="0"/>
        <w:adjustRightInd w:val="0"/>
        <w:ind w:firstLine="709"/>
        <w:jc w:val="both"/>
        <w:rPr>
          <w:sz w:val="28"/>
          <w:szCs w:val="28"/>
        </w:rPr>
      </w:pPr>
    </w:p>
    <w:p w:rsidR="00102B94" w:rsidRPr="00527A3D" w:rsidRDefault="00102B94" w:rsidP="00852853">
      <w:pPr>
        <w:autoSpaceDE w:val="0"/>
        <w:autoSpaceDN w:val="0"/>
        <w:adjustRightInd w:val="0"/>
        <w:ind w:firstLine="709"/>
        <w:jc w:val="center"/>
        <w:rPr>
          <w:b/>
          <w:i/>
          <w:iCs/>
          <w:sz w:val="28"/>
          <w:szCs w:val="28"/>
        </w:rPr>
      </w:pPr>
      <w:r w:rsidRPr="00527A3D">
        <w:rPr>
          <w:b/>
          <w:i/>
          <w:sz w:val="28"/>
          <w:szCs w:val="28"/>
        </w:rPr>
        <w:t xml:space="preserve">2.2.4. </w:t>
      </w:r>
      <w:r w:rsidRPr="00527A3D">
        <w:rPr>
          <w:b/>
          <w:i/>
          <w:iCs/>
          <w:sz w:val="28"/>
          <w:szCs w:val="28"/>
        </w:rPr>
        <w:t>Составление акта на производство ликвидационного тампонажа скважины.</w:t>
      </w:r>
    </w:p>
    <w:p w:rsidR="00102B94" w:rsidRPr="00B5467A" w:rsidRDefault="00102B94" w:rsidP="00852853">
      <w:pPr>
        <w:autoSpaceDE w:val="0"/>
        <w:autoSpaceDN w:val="0"/>
        <w:adjustRightInd w:val="0"/>
        <w:ind w:firstLine="709"/>
        <w:jc w:val="both"/>
        <w:rPr>
          <w:sz w:val="28"/>
          <w:szCs w:val="28"/>
        </w:rPr>
      </w:pPr>
    </w:p>
    <w:p w:rsidR="00102B94" w:rsidRPr="00B5467A" w:rsidRDefault="00102B94" w:rsidP="00527A3D">
      <w:pPr>
        <w:autoSpaceDE w:val="0"/>
        <w:autoSpaceDN w:val="0"/>
        <w:adjustRightInd w:val="0"/>
        <w:spacing w:line="360" w:lineRule="auto"/>
        <w:ind w:firstLine="709"/>
        <w:jc w:val="both"/>
        <w:rPr>
          <w:sz w:val="28"/>
          <w:szCs w:val="28"/>
        </w:rPr>
      </w:pPr>
      <w:r w:rsidRPr="00B5467A">
        <w:rPr>
          <w:sz w:val="28"/>
          <w:szCs w:val="28"/>
        </w:rPr>
        <w:t>После окончания работ составляется акт по установленной форме на производство ликвидационного тампонажа скважины. В акте указывается дата тампонажа, методика работ, состав тампонажной смеси и т.д.</w:t>
      </w:r>
    </w:p>
    <w:p w:rsidR="00102B94" w:rsidRDefault="00102B94" w:rsidP="00527A3D">
      <w:pPr>
        <w:tabs>
          <w:tab w:val="left" w:pos="3072"/>
        </w:tabs>
        <w:autoSpaceDE w:val="0"/>
        <w:autoSpaceDN w:val="0"/>
        <w:adjustRightInd w:val="0"/>
        <w:spacing w:line="360" w:lineRule="auto"/>
        <w:ind w:firstLine="709"/>
        <w:jc w:val="both"/>
        <w:rPr>
          <w:sz w:val="28"/>
          <w:szCs w:val="28"/>
        </w:rPr>
      </w:pPr>
      <w:r w:rsidRPr="00B5467A">
        <w:rPr>
          <w:sz w:val="28"/>
          <w:szCs w:val="28"/>
        </w:rPr>
        <w:t>Акт подписывается</w:t>
      </w:r>
      <w:r>
        <w:rPr>
          <w:sz w:val="28"/>
          <w:szCs w:val="28"/>
        </w:rPr>
        <w:t xml:space="preserve"> исполнителем работ и заказчиком. Один </w:t>
      </w:r>
      <w:r w:rsidRPr="00B5467A">
        <w:rPr>
          <w:sz w:val="28"/>
          <w:szCs w:val="28"/>
        </w:rPr>
        <w:t>экзем</w:t>
      </w:r>
      <w:r>
        <w:rPr>
          <w:sz w:val="28"/>
          <w:szCs w:val="28"/>
        </w:rPr>
        <w:t>пляр акта направляется Заказчику</w:t>
      </w:r>
      <w:r w:rsidRPr="00B5467A">
        <w:rPr>
          <w:sz w:val="28"/>
          <w:szCs w:val="28"/>
        </w:rPr>
        <w:t>.</w:t>
      </w:r>
    </w:p>
    <w:p w:rsidR="00102B94" w:rsidRDefault="00102B94" w:rsidP="00527A3D">
      <w:pPr>
        <w:autoSpaceDE w:val="0"/>
        <w:autoSpaceDN w:val="0"/>
        <w:adjustRightInd w:val="0"/>
        <w:spacing w:line="360" w:lineRule="auto"/>
        <w:ind w:firstLine="709"/>
        <w:jc w:val="both"/>
        <w:rPr>
          <w:sz w:val="28"/>
          <w:szCs w:val="28"/>
        </w:rPr>
      </w:pPr>
    </w:p>
    <w:p w:rsidR="00102B94" w:rsidRDefault="00102B94" w:rsidP="00527A3D">
      <w:pPr>
        <w:autoSpaceDE w:val="0"/>
        <w:autoSpaceDN w:val="0"/>
        <w:adjustRightInd w:val="0"/>
        <w:spacing w:line="360" w:lineRule="auto"/>
        <w:ind w:firstLine="709"/>
        <w:jc w:val="both"/>
        <w:rPr>
          <w:sz w:val="28"/>
          <w:szCs w:val="28"/>
        </w:rPr>
      </w:pPr>
    </w:p>
    <w:p w:rsidR="00102B94" w:rsidRDefault="00102B94" w:rsidP="00852853">
      <w:pPr>
        <w:autoSpaceDE w:val="0"/>
        <w:autoSpaceDN w:val="0"/>
        <w:adjustRightInd w:val="0"/>
        <w:ind w:firstLine="709"/>
        <w:jc w:val="both"/>
        <w:rPr>
          <w:sz w:val="28"/>
          <w:szCs w:val="28"/>
        </w:rPr>
      </w:pPr>
    </w:p>
    <w:p w:rsidR="00102B94" w:rsidRDefault="00102B94" w:rsidP="00176381">
      <w:pPr>
        <w:tabs>
          <w:tab w:val="left" w:pos="6811"/>
        </w:tabs>
        <w:autoSpaceDE w:val="0"/>
        <w:autoSpaceDN w:val="0"/>
        <w:adjustRightInd w:val="0"/>
        <w:ind w:firstLine="709"/>
        <w:jc w:val="both"/>
        <w:rPr>
          <w:sz w:val="28"/>
          <w:szCs w:val="28"/>
        </w:rPr>
      </w:pPr>
      <w:r>
        <w:rPr>
          <w:sz w:val="28"/>
          <w:szCs w:val="28"/>
        </w:rPr>
        <w:t>Гидрогеолог</w:t>
      </w:r>
      <w:r>
        <w:rPr>
          <w:sz w:val="28"/>
          <w:szCs w:val="28"/>
        </w:rPr>
        <w:tab/>
      </w:r>
      <w:r>
        <w:rPr>
          <w:sz w:val="28"/>
          <w:szCs w:val="28"/>
        </w:rPr>
        <w:tab/>
        <w:t>В. В. Наумов</w:t>
      </w:r>
    </w:p>
    <w:p w:rsidR="00102B94" w:rsidRPr="00075E54" w:rsidRDefault="00102B94" w:rsidP="00852853">
      <w:pPr>
        <w:rPr>
          <w:sz w:val="28"/>
          <w:szCs w:val="28"/>
        </w:rPr>
      </w:pPr>
    </w:p>
    <w:sectPr w:rsidR="00102B94" w:rsidRPr="00075E54" w:rsidSect="00F73AC0">
      <w:headerReference w:type="first" r:id="rId33"/>
      <w:pgSz w:w="11906" w:h="16838" w:code="9"/>
      <w:pgMar w:top="709" w:right="851" w:bottom="539"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2B94" w:rsidRDefault="00102B94">
      <w:r>
        <w:separator/>
      </w:r>
    </w:p>
  </w:endnote>
  <w:endnote w:type="continuationSeparator" w:id="1">
    <w:p w:rsidR="00102B94" w:rsidRDefault="00102B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ISOCPEUR">
    <w:altName w:val="Arial"/>
    <w:panose1 w:val="00000000000000000000"/>
    <w:charset w:val="CC"/>
    <w:family w:val="swiss"/>
    <w:notTrueType/>
    <w:pitch w:val="variable"/>
    <w:sig w:usb0="00000203" w:usb1="00000000" w:usb2="00000000" w:usb3="00000000" w:csb0="00000005" w:csb1="00000000"/>
  </w:font>
  <w:font w:name="Journal">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2B94" w:rsidRDefault="00102B94">
      <w:r>
        <w:separator/>
      </w:r>
    </w:p>
  </w:footnote>
  <w:footnote w:type="continuationSeparator" w:id="1">
    <w:p w:rsidR="00102B94" w:rsidRDefault="00102B9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B94" w:rsidRDefault="00102B94" w:rsidP="008B034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18</w:t>
    </w:r>
    <w:r>
      <w:rPr>
        <w:rStyle w:val="PageNumber"/>
      </w:rPr>
      <w:fldChar w:fldCharType="end"/>
    </w:r>
  </w:p>
  <w:p w:rsidR="00102B94" w:rsidRDefault="00102B94" w:rsidP="008B0342">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B94" w:rsidRDefault="00102B94" w:rsidP="008B0342">
    <w:pPr>
      <w:pStyle w:val="Header"/>
      <w:framePr w:wrap="around" w:vAnchor="text" w:hAnchor="margin" w:xAlign="right" w:y="1"/>
      <w:rPr>
        <w:rStyle w:val="PageNumber"/>
      </w:rPr>
    </w:pPr>
  </w:p>
  <w:p w:rsidR="00102B94" w:rsidRDefault="00102B94" w:rsidP="008B0342">
    <w:pPr>
      <w:pStyle w:val="Header"/>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B94" w:rsidRDefault="00102B94" w:rsidP="00713D71">
    <w:pPr>
      <w:pStyle w:val="Header"/>
      <w:jc w:val="right"/>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B94" w:rsidRDefault="00102B94" w:rsidP="00713D71">
    <w:pPr>
      <w:pStyle w:val="Header"/>
      <w:jc w:val="right"/>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7A8CEDA"/>
    <w:lvl w:ilvl="0">
      <w:numFmt w:val="bullet"/>
      <w:lvlText w:val="*"/>
      <w:lvlJc w:val="left"/>
    </w:lvl>
  </w:abstractNum>
  <w:abstractNum w:abstractNumId="1">
    <w:nsid w:val="11441076"/>
    <w:multiLevelType w:val="multilevel"/>
    <w:tmpl w:val="6348559C"/>
    <w:lvl w:ilvl="0">
      <w:start w:val="2"/>
      <w:numFmt w:val="decimal"/>
      <w:lvlText w:val="%1"/>
      <w:lvlJc w:val="left"/>
      <w:pPr>
        <w:ind w:left="600" w:hanging="600"/>
      </w:pPr>
      <w:rPr>
        <w:rFonts w:cs="Times New Roman" w:hint="default"/>
      </w:rPr>
    </w:lvl>
    <w:lvl w:ilvl="1">
      <w:start w:val="2"/>
      <w:numFmt w:val="decimal"/>
      <w:lvlText w:val="%1.%2"/>
      <w:lvlJc w:val="left"/>
      <w:pPr>
        <w:ind w:left="954" w:hanging="600"/>
      </w:pPr>
      <w:rPr>
        <w:rFonts w:cs="Times New Roman" w:hint="default"/>
      </w:rPr>
    </w:lvl>
    <w:lvl w:ilvl="2">
      <w:start w:val="1"/>
      <w:numFmt w:val="decimal"/>
      <w:lvlText w:val="%1.%2.%3"/>
      <w:lvlJc w:val="left"/>
      <w:pPr>
        <w:ind w:left="1428"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496" w:hanging="108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564" w:hanging="1440"/>
      </w:pPr>
      <w:rPr>
        <w:rFonts w:cs="Times New Roman" w:hint="default"/>
      </w:rPr>
    </w:lvl>
    <w:lvl w:ilvl="7">
      <w:start w:val="1"/>
      <w:numFmt w:val="decimal"/>
      <w:lvlText w:val="%1.%2.%3.%4.%5.%6.%7.%8"/>
      <w:lvlJc w:val="left"/>
      <w:pPr>
        <w:ind w:left="4278" w:hanging="1800"/>
      </w:pPr>
      <w:rPr>
        <w:rFonts w:cs="Times New Roman" w:hint="default"/>
      </w:rPr>
    </w:lvl>
    <w:lvl w:ilvl="8">
      <w:start w:val="1"/>
      <w:numFmt w:val="decimal"/>
      <w:lvlText w:val="%1.%2.%3.%4.%5.%6.%7.%8.%9"/>
      <w:lvlJc w:val="left"/>
      <w:pPr>
        <w:ind w:left="4992" w:hanging="2160"/>
      </w:pPr>
      <w:rPr>
        <w:rFonts w:cs="Times New Roman" w:hint="default"/>
      </w:rPr>
    </w:lvl>
  </w:abstractNum>
  <w:abstractNum w:abstractNumId="2">
    <w:nsid w:val="19417CCB"/>
    <w:multiLevelType w:val="hybridMultilevel"/>
    <w:tmpl w:val="899E1858"/>
    <w:lvl w:ilvl="0" w:tplc="DB84EC4A">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
    <w:nsid w:val="2B1A2E74"/>
    <w:multiLevelType w:val="hybridMultilevel"/>
    <w:tmpl w:val="0FE29886"/>
    <w:lvl w:ilvl="0" w:tplc="ACB07014">
      <w:start w:val="4"/>
      <w:numFmt w:val="decimal"/>
      <w:lvlText w:val="%1"/>
      <w:lvlJc w:val="left"/>
      <w:pPr>
        <w:tabs>
          <w:tab w:val="num" w:pos="6030"/>
        </w:tabs>
        <w:ind w:left="6030" w:hanging="3420"/>
      </w:pPr>
      <w:rPr>
        <w:rFonts w:cs="Times New Roman" w:hint="default"/>
      </w:rPr>
    </w:lvl>
    <w:lvl w:ilvl="1" w:tplc="04190019" w:tentative="1">
      <w:start w:val="1"/>
      <w:numFmt w:val="lowerLetter"/>
      <w:lvlText w:val="%2."/>
      <w:lvlJc w:val="left"/>
      <w:pPr>
        <w:tabs>
          <w:tab w:val="num" w:pos="3690"/>
        </w:tabs>
        <w:ind w:left="3690" w:hanging="360"/>
      </w:pPr>
      <w:rPr>
        <w:rFonts w:cs="Times New Roman"/>
      </w:rPr>
    </w:lvl>
    <w:lvl w:ilvl="2" w:tplc="0419001B" w:tentative="1">
      <w:start w:val="1"/>
      <w:numFmt w:val="lowerRoman"/>
      <w:lvlText w:val="%3."/>
      <w:lvlJc w:val="right"/>
      <w:pPr>
        <w:tabs>
          <w:tab w:val="num" w:pos="4410"/>
        </w:tabs>
        <w:ind w:left="4410" w:hanging="180"/>
      </w:pPr>
      <w:rPr>
        <w:rFonts w:cs="Times New Roman"/>
      </w:rPr>
    </w:lvl>
    <w:lvl w:ilvl="3" w:tplc="0419000F" w:tentative="1">
      <w:start w:val="1"/>
      <w:numFmt w:val="decimal"/>
      <w:lvlText w:val="%4."/>
      <w:lvlJc w:val="left"/>
      <w:pPr>
        <w:tabs>
          <w:tab w:val="num" w:pos="5130"/>
        </w:tabs>
        <w:ind w:left="5130" w:hanging="360"/>
      </w:pPr>
      <w:rPr>
        <w:rFonts w:cs="Times New Roman"/>
      </w:rPr>
    </w:lvl>
    <w:lvl w:ilvl="4" w:tplc="04190019" w:tentative="1">
      <w:start w:val="1"/>
      <w:numFmt w:val="lowerLetter"/>
      <w:lvlText w:val="%5."/>
      <w:lvlJc w:val="left"/>
      <w:pPr>
        <w:tabs>
          <w:tab w:val="num" w:pos="5850"/>
        </w:tabs>
        <w:ind w:left="5850" w:hanging="360"/>
      </w:pPr>
      <w:rPr>
        <w:rFonts w:cs="Times New Roman"/>
      </w:rPr>
    </w:lvl>
    <w:lvl w:ilvl="5" w:tplc="0419001B" w:tentative="1">
      <w:start w:val="1"/>
      <w:numFmt w:val="lowerRoman"/>
      <w:lvlText w:val="%6."/>
      <w:lvlJc w:val="right"/>
      <w:pPr>
        <w:tabs>
          <w:tab w:val="num" w:pos="6570"/>
        </w:tabs>
        <w:ind w:left="6570" w:hanging="180"/>
      </w:pPr>
      <w:rPr>
        <w:rFonts w:cs="Times New Roman"/>
      </w:rPr>
    </w:lvl>
    <w:lvl w:ilvl="6" w:tplc="0419000F" w:tentative="1">
      <w:start w:val="1"/>
      <w:numFmt w:val="decimal"/>
      <w:lvlText w:val="%7."/>
      <w:lvlJc w:val="left"/>
      <w:pPr>
        <w:tabs>
          <w:tab w:val="num" w:pos="7290"/>
        </w:tabs>
        <w:ind w:left="7290" w:hanging="360"/>
      </w:pPr>
      <w:rPr>
        <w:rFonts w:cs="Times New Roman"/>
      </w:rPr>
    </w:lvl>
    <w:lvl w:ilvl="7" w:tplc="04190019" w:tentative="1">
      <w:start w:val="1"/>
      <w:numFmt w:val="lowerLetter"/>
      <w:lvlText w:val="%8."/>
      <w:lvlJc w:val="left"/>
      <w:pPr>
        <w:tabs>
          <w:tab w:val="num" w:pos="8010"/>
        </w:tabs>
        <w:ind w:left="8010" w:hanging="360"/>
      </w:pPr>
      <w:rPr>
        <w:rFonts w:cs="Times New Roman"/>
      </w:rPr>
    </w:lvl>
    <w:lvl w:ilvl="8" w:tplc="0419001B" w:tentative="1">
      <w:start w:val="1"/>
      <w:numFmt w:val="lowerRoman"/>
      <w:lvlText w:val="%9."/>
      <w:lvlJc w:val="right"/>
      <w:pPr>
        <w:tabs>
          <w:tab w:val="num" w:pos="8730"/>
        </w:tabs>
        <w:ind w:left="8730" w:hanging="180"/>
      </w:pPr>
      <w:rPr>
        <w:rFonts w:cs="Times New Roman"/>
      </w:rPr>
    </w:lvl>
  </w:abstractNum>
  <w:abstractNum w:abstractNumId="4">
    <w:nsid w:val="2CBC5D1F"/>
    <w:multiLevelType w:val="hybridMultilevel"/>
    <w:tmpl w:val="CB0291EC"/>
    <w:lvl w:ilvl="0" w:tplc="5F4EB6C8">
      <w:start w:val="4"/>
      <w:numFmt w:val="decimal"/>
      <w:lvlText w:val="%1"/>
      <w:lvlJc w:val="left"/>
      <w:pPr>
        <w:tabs>
          <w:tab w:val="num" w:pos="5130"/>
        </w:tabs>
        <w:ind w:left="5130" w:hanging="2175"/>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5">
    <w:nsid w:val="32E64FA8"/>
    <w:multiLevelType w:val="multilevel"/>
    <w:tmpl w:val="655CEE72"/>
    <w:lvl w:ilvl="0">
      <w:start w:val="2"/>
      <w:numFmt w:val="decimal"/>
      <w:lvlText w:val="%1"/>
      <w:lvlJc w:val="left"/>
      <w:pPr>
        <w:ind w:left="600" w:hanging="600"/>
      </w:pPr>
      <w:rPr>
        <w:rFonts w:cs="Times New Roman" w:hint="default"/>
      </w:rPr>
    </w:lvl>
    <w:lvl w:ilvl="1">
      <w:start w:val="2"/>
      <w:numFmt w:val="decimal"/>
      <w:lvlText w:val="%1.%2"/>
      <w:lvlJc w:val="left"/>
      <w:pPr>
        <w:ind w:left="1314" w:hanging="600"/>
      </w:pPr>
      <w:rPr>
        <w:rFonts w:cs="Times New Roman" w:hint="default"/>
      </w:rPr>
    </w:lvl>
    <w:lvl w:ilvl="2">
      <w:start w:val="2"/>
      <w:numFmt w:val="decimal"/>
      <w:lvlText w:val="%1.%2.%3"/>
      <w:lvlJc w:val="left"/>
      <w:pPr>
        <w:ind w:left="2148" w:hanging="720"/>
      </w:pPr>
      <w:rPr>
        <w:rFonts w:cs="Times New Roman" w:hint="default"/>
      </w:rPr>
    </w:lvl>
    <w:lvl w:ilvl="3">
      <w:start w:val="1"/>
      <w:numFmt w:val="decimal"/>
      <w:lvlText w:val="%1.%2.%3.%4"/>
      <w:lvlJc w:val="left"/>
      <w:pPr>
        <w:ind w:left="3222" w:hanging="1080"/>
      </w:pPr>
      <w:rPr>
        <w:rFonts w:cs="Times New Roman" w:hint="default"/>
      </w:rPr>
    </w:lvl>
    <w:lvl w:ilvl="4">
      <w:start w:val="1"/>
      <w:numFmt w:val="decimal"/>
      <w:lvlText w:val="%1.%2.%3.%4.%5"/>
      <w:lvlJc w:val="left"/>
      <w:pPr>
        <w:ind w:left="3936" w:hanging="1080"/>
      </w:pPr>
      <w:rPr>
        <w:rFonts w:cs="Times New Roman" w:hint="default"/>
      </w:rPr>
    </w:lvl>
    <w:lvl w:ilvl="5">
      <w:start w:val="1"/>
      <w:numFmt w:val="decimal"/>
      <w:lvlText w:val="%1.%2.%3.%4.%5.%6"/>
      <w:lvlJc w:val="left"/>
      <w:pPr>
        <w:ind w:left="5010" w:hanging="1440"/>
      </w:pPr>
      <w:rPr>
        <w:rFonts w:cs="Times New Roman" w:hint="default"/>
      </w:rPr>
    </w:lvl>
    <w:lvl w:ilvl="6">
      <w:start w:val="1"/>
      <w:numFmt w:val="decimal"/>
      <w:lvlText w:val="%1.%2.%3.%4.%5.%6.%7"/>
      <w:lvlJc w:val="left"/>
      <w:pPr>
        <w:ind w:left="5724" w:hanging="1440"/>
      </w:pPr>
      <w:rPr>
        <w:rFonts w:cs="Times New Roman" w:hint="default"/>
      </w:rPr>
    </w:lvl>
    <w:lvl w:ilvl="7">
      <w:start w:val="1"/>
      <w:numFmt w:val="decimal"/>
      <w:lvlText w:val="%1.%2.%3.%4.%5.%6.%7.%8"/>
      <w:lvlJc w:val="left"/>
      <w:pPr>
        <w:ind w:left="6798" w:hanging="1800"/>
      </w:pPr>
      <w:rPr>
        <w:rFonts w:cs="Times New Roman" w:hint="default"/>
      </w:rPr>
    </w:lvl>
    <w:lvl w:ilvl="8">
      <w:start w:val="1"/>
      <w:numFmt w:val="decimal"/>
      <w:lvlText w:val="%1.%2.%3.%4.%5.%6.%7.%8.%9"/>
      <w:lvlJc w:val="left"/>
      <w:pPr>
        <w:ind w:left="7872" w:hanging="2160"/>
      </w:pPr>
      <w:rPr>
        <w:rFonts w:cs="Times New Roman" w:hint="default"/>
      </w:rPr>
    </w:lvl>
  </w:abstractNum>
  <w:abstractNum w:abstractNumId="6">
    <w:nsid w:val="35912EBD"/>
    <w:multiLevelType w:val="hybridMultilevel"/>
    <w:tmpl w:val="5316F5DA"/>
    <w:lvl w:ilvl="0" w:tplc="78E8E928">
      <w:start w:val="1"/>
      <w:numFmt w:val="decimal"/>
      <w:lvlText w:val="%1."/>
      <w:lvlJc w:val="left"/>
      <w:pPr>
        <w:tabs>
          <w:tab w:val="num" w:pos="1065"/>
        </w:tabs>
        <w:ind w:left="1065" w:hanging="360"/>
      </w:pPr>
      <w:rPr>
        <w:rFonts w:cs="Times New Roman" w:hint="default"/>
      </w:rPr>
    </w:lvl>
    <w:lvl w:ilvl="1" w:tplc="04190019" w:tentative="1">
      <w:start w:val="1"/>
      <w:numFmt w:val="lowerLetter"/>
      <w:lvlText w:val="%2."/>
      <w:lvlJc w:val="left"/>
      <w:pPr>
        <w:tabs>
          <w:tab w:val="num" w:pos="1785"/>
        </w:tabs>
        <w:ind w:left="1785" w:hanging="360"/>
      </w:pPr>
      <w:rPr>
        <w:rFonts w:cs="Times New Roman"/>
      </w:rPr>
    </w:lvl>
    <w:lvl w:ilvl="2" w:tplc="0419001B" w:tentative="1">
      <w:start w:val="1"/>
      <w:numFmt w:val="lowerRoman"/>
      <w:lvlText w:val="%3."/>
      <w:lvlJc w:val="right"/>
      <w:pPr>
        <w:tabs>
          <w:tab w:val="num" w:pos="2505"/>
        </w:tabs>
        <w:ind w:left="2505" w:hanging="180"/>
      </w:pPr>
      <w:rPr>
        <w:rFonts w:cs="Times New Roman"/>
      </w:rPr>
    </w:lvl>
    <w:lvl w:ilvl="3" w:tplc="0419000F" w:tentative="1">
      <w:start w:val="1"/>
      <w:numFmt w:val="decimal"/>
      <w:lvlText w:val="%4."/>
      <w:lvlJc w:val="left"/>
      <w:pPr>
        <w:tabs>
          <w:tab w:val="num" w:pos="3225"/>
        </w:tabs>
        <w:ind w:left="3225" w:hanging="360"/>
      </w:pPr>
      <w:rPr>
        <w:rFonts w:cs="Times New Roman"/>
      </w:rPr>
    </w:lvl>
    <w:lvl w:ilvl="4" w:tplc="04190019" w:tentative="1">
      <w:start w:val="1"/>
      <w:numFmt w:val="lowerLetter"/>
      <w:lvlText w:val="%5."/>
      <w:lvlJc w:val="left"/>
      <w:pPr>
        <w:tabs>
          <w:tab w:val="num" w:pos="3945"/>
        </w:tabs>
        <w:ind w:left="3945" w:hanging="360"/>
      </w:pPr>
      <w:rPr>
        <w:rFonts w:cs="Times New Roman"/>
      </w:rPr>
    </w:lvl>
    <w:lvl w:ilvl="5" w:tplc="0419001B" w:tentative="1">
      <w:start w:val="1"/>
      <w:numFmt w:val="lowerRoman"/>
      <w:lvlText w:val="%6."/>
      <w:lvlJc w:val="right"/>
      <w:pPr>
        <w:tabs>
          <w:tab w:val="num" w:pos="4665"/>
        </w:tabs>
        <w:ind w:left="4665" w:hanging="180"/>
      </w:pPr>
      <w:rPr>
        <w:rFonts w:cs="Times New Roman"/>
      </w:rPr>
    </w:lvl>
    <w:lvl w:ilvl="6" w:tplc="0419000F" w:tentative="1">
      <w:start w:val="1"/>
      <w:numFmt w:val="decimal"/>
      <w:lvlText w:val="%7."/>
      <w:lvlJc w:val="left"/>
      <w:pPr>
        <w:tabs>
          <w:tab w:val="num" w:pos="5385"/>
        </w:tabs>
        <w:ind w:left="5385" w:hanging="360"/>
      </w:pPr>
      <w:rPr>
        <w:rFonts w:cs="Times New Roman"/>
      </w:rPr>
    </w:lvl>
    <w:lvl w:ilvl="7" w:tplc="04190019" w:tentative="1">
      <w:start w:val="1"/>
      <w:numFmt w:val="lowerLetter"/>
      <w:lvlText w:val="%8."/>
      <w:lvlJc w:val="left"/>
      <w:pPr>
        <w:tabs>
          <w:tab w:val="num" w:pos="6105"/>
        </w:tabs>
        <w:ind w:left="6105" w:hanging="360"/>
      </w:pPr>
      <w:rPr>
        <w:rFonts w:cs="Times New Roman"/>
      </w:rPr>
    </w:lvl>
    <w:lvl w:ilvl="8" w:tplc="0419001B" w:tentative="1">
      <w:start w:val="1"/>
      <w:numFmt w:val="lowerRoman"/>
      <w:lvlText w:val="%9."/>
      <w:lvlJc w:val="right"/>
      <w:pPr>
        <w:tabs>
          <w:tab w:val="num" w:pos="6825"/>
        </w:tabs>
        <w:ind w:left="6825" w:hanging="180"/>
      </w:pPr>
      <w:rPr>
        <w:rFonts w:cs="Times New Roman"/>
      </w:rPr>
    </w:lvl>
  </w:abstractNum>
  <w:abstractNum w:abstractNumId="7">
    <w:nsid w:val="458D62D6"/>
    <w:multiLevelType w:val="hybridMultilevel"/>
    <w:tmpl w:val="CB0291EC"/>
    <w:lvl w:ilvl="0" w:tplc="5F4EB6C8">
      <w:start w:val="4"/>
      <w:numFmt w:val="decimal"/>
      <w:lvlText w:val="%1"/>
      <w:lvlJc w:val="left"/>
      <w:pPr>
        <w:tabs>
          <w:tab w:val="num" w:pos="5130"/>
        </w:tabs>
        <w:ind w:left="5130" w:hanging="2175"/>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8">
    <w:nsid w:val="4B1C43E5"/>
    <w:multiLevelType w:val="hybridMultilevel"/>
    <w:tmpl w:val="9C54B00E"/>
    <w:lvl w:ilvl="0" w:tplc="C61A727C">
      <w:start w:val="2"/>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9">
    <w:nsid w:val="5BE229CF"/>
    <w:multiLevelType w:val="hybridMultilevel"/>
    <w:tmpl w:val="BCEAEB28"/>
    <w:lvl w:ilvl="0" w:tplc="D8C8300C">
      <w:start w:val="4"/>
      <w:numFmt w:val="decimal"/>
      <w:lvlText w:val="%1"/>
      <w:lvlJc w:val="left"/>
      <w:pPr>
        <w:tabs>
          <w:tab w:val="num" w:pos="5475"/>
        </w:tabs>
        <w:ind w:left="5475" w:hanging="2805"/>
      </w:pPr>
      <w:rPr>
        <w:rFonts w:cs="Times New Roman" w:hint="default"/>
      </w:rPr>
    </w:lvl>
    <w:lvl w:ilvl="1" w:tplc="04190019" w:tentative="1">
      <w:start w:val="1"/>
      <w:numFmt w:val="lowerLetter"/>
      <w:lvlText w:val="%2."/>
      <w:lvlJc w:val="left"/>
      <w:pPr>
        <w:tabs>
          <w:tab w:val="num" w:pos="3750"/>
        </w:tabs>
        <w:ind w:left="3750" w:hanging="360"/>
      </w:pPr>
      <w:rPr>
        <w:rFonts w:cs="Times New Roman"/>
      </w:rPr>
    </w:lvl>
    <w:lvl w:ilvl="2" w:tplc="0419001B" w:tentative="1">
      <w:start w:val="1"/>
      <w:numFmt w:val="lowerRoman"/>
      <w:lvlText w:val="%3."/>
      <w:lvlJc w:val="right"/>
      <w:pPr>
        <w:tabs>
          <w:tab w:val="num" w:pos="4470"/>
        </w:tabs>
        <w:ind w:left="4470" w:hanging="180"/>
      </w:pPr>
      <w:rPr>
        <w:rFonts w:cs="Times New Roman"/>
      </w:rPr>
    </w:lvl>
    <w:lvl w:ilvl="3" w:tplc="0419000F" w:tentative="1">
      <w:start w:val="1"/>
      <w:numFmt w:val="decimal"/>
      <w:lvlText w:val="%4."/>
      <w:lvlJc w:val="left"/>
      <w:pPr>
        <w:tabs>
          <w:tab w:val="num" w:pos="5190"/>
        </w:tabs>
        <w:ind w:left="5190" w:hanging="360"/>
      </w:pPr>
      <w:rPr>
        <w:rFonts w:cs="Times New Roman"/>
      </w:rPr>
    </w:lvl>
    <w:lvl w:ilvl="4" w:tplc="04190019" w:tentative="1">
      <w:start w:val="1"/>
      <w:numFmt w:val="lowerLetter"/>
      <w:lvlText w:val="%5."/>
      <w:lvlJc w:val="left"/>
      <w:pPr>
        <w:tabs>
          <w:tab w:val="num" w:pos="5910"/>
        </w:tabs>
        <w:ind w:left="5910" w:hanging="360"/>
      </w:pPr>
      <w:rPr>
        <w:rFonts w:cs="Times New Roman"/>
      </w:rPr>
    </w:lvl>
    <w:lvl w:ilvl="5" w:tplc="0419001B" w:tentative="1">
      <w:start w:val="1"/>
      <w:numFmt w:val="lowerRoman"/>
      <w:lvlText w:val="%6."/>
      <w:lvlJc w:val="right"/>
      <w:pPr>
        <w:tabs>
          <w:tab w:val="num" w:pos="6630"/>
        </w:tabs>
        <w:ind w:left="6630" w:hanging="180"/>
      </w:pPr>
      <w:rPr>
        <w:rFonts w:cs="Times New Roman"/>
      </w:rPr>
    </w:lvl>
    <w:lvl w:ilvl="6" w:tplc="0419000F" w:tentative="1">
      <w:start w:val="1"/>
      <w:numFmt w:val="decimal"/>
      <w:lvlText w:val="%7."/>
      <w:lvlJc w:val="left"/>
      <w:pPr>
        <w:tabs>
          <w:tab w:val="num" w:pos="7350"/>
        </w:tabs>
        <w:ind w:left="7350" w:hanging="360"/>
      </w:pPr>
      <w:rPr>
        <w:rFonts w:cs="Times New Roman"/>
      </w:rPr>
    </w:lvl>
    <w:lvl w:ilvl="7" w:tplc="04190019" w:tentative="1">
      <w:start w:val="1"/>
      <w:numFmt w:val="lowerLetter"/>
      <w:lvlText w:val="%8."/>
      <w:lvlJc w:val="left"/>
      <w:pPr>
        <w:tabs>
          <w:tab w:val="num" w:pos="8070"/>
        </w:tabs>
        <w:ind w:left="8070" w:hanging="360"/>
      </w:pPr>
      <w:rPr>
        <w:rFonts w:cs="Times New Roman"/>
      </w:rPr>
    </w:lvl>
    <w:lvl w:ilvl="8" w:tplc="0419001B" w:tentative="1">
      <w:start w:val="1"/>
      <w:numFmt w:val="lowerRoman"/>
      <w:lvlText w:val="%9."/>
      <w:lvlJc w:val="right"/>
      <w:pPr>
        <w:tabs>
          <w:tab w:val="num" w:pos="8790"/>
        </w:tabs>
        <w:ind w:left="8790" w:hanging="180"/>
      </w:pPr>
      <w:rPr>
        <w:rFonts w:cs="Times New Roman"/>
      </w:rPr>
    </w:lvl>
  </w:abstractNum>
  <w:abstractNum w:abstractNumId="10">
    <w:nsid w:val="6B4C7E3B"/>
    <w:multiLevelType w:val="multilevel"/>
    <w:tmpl w:val="119E60B6"/>
    <w:lvl w:ilvl="0">
      <w:start w:val="1"/>
      <w:numFmt w:val="decimal"/>
      <w:lvlText w:val="%1."/>
      <w:lvlJc w:val="left"/>
      <w:pPr>
        <w:ind w:left="1068" w:hanging="360"/>
      </w:pPr>
      <w:rPr>
        <w:rFonts w:cs="Times New Roman" w:hint="default"/>
      </w:rPr>
    </w:lvl>
    <w:lvl w:ilvl="1">
      <w:start w:val="2"/>
      <w:numFmt w:val="decimal"/>
      <w:isLgl/>
      <w:lvlText w:val="%1.%2."/>
      <w:lvlJc w:val="left"/>
      <w:pPr>
        <w:ind w:left="1458" w:hanging="750"/>
      </w:pPr>
      <w:rPr>
        <w:rFonts w:cs="Times New Roman" w:hint="default"/>
      </w:rPr>
    </w:lvl>
    <w:lvl w:ilvl="2">
      <w:start w:val="2"/>
      <w:numFmt w:val="decimal"/>
      <w:isLgl/>
      <w:lvlText w:val="%1.%2.%3."/>
      <w:lvlJc w:val="left"/>
      <w:pPr>
        <w:ind w:left="1458" w:hanging="75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508" w:hanging="180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11">
    <w:nsid w:val="7C146A94"/>
    <w:multiLevelType w:val="hybridMultilevel"/>
    <w:tmpl w:val="0AB6419A"/>
    <w:lvl w:ilvl="0" w:tplc="DB84EC4A">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nsid w:val="7C5A49AF"/>
    <w:multiLevelType w:val="hybridMultilevel"/>
    <w:tmpl w:val="CB0291EC"/>
    <w:lvl w:ilvl="0" w:tplc="5F4EB6C8">
      <w:start w:val="4"/>
      <w:numFmt w:val="decimal"/>
      <w:lvlText w:val="%1"/>
      <w:lvlJc w:val="left"/>
      <w:pPr>
        <w:tabs>
          <w:tab w:val="num" w:pos="5130"/>
        </w:tabs>
        <w:ind w:left="5130" w:hanging="2175"/>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num w:numId="1">
    <w:abstractNumId w:val="3"/>
  </w:num>
  <w:num w:numId="2">
    <w:abstractNumId w:val="9"/>
  </w:num>
  <w:num w:numId="3">
    <w:abstractNumId w:val="12"/>
  </w:num>
  <w:num w:numId="4">
    <w:abstractNumId w:val="6"/>
  </w:num>
  <w:num w:numId="5">
    <w:abstractNumId w:val="4"/>
  </w:num>
  <w:num w:numId="6">
    <w:abstractNumId w:val="7"/>
  </w:num>
  <w:num w:numId="7">
    <w:abstractNumId w:val="10"/>
  </w:num>
  <w:num w:numId="8">
    <w:abstractNumId w:val="0"/>
    <w:lvlOverride w:ilvl="0">
      <w:lvl w:ilvl="0">
        <w:numFmt w:val="bullet"/>
        <w:lvlText w:val="-"/>
        <w:legacy w:legacy="1" w:legacySpace="0" w:legacyIndent="154"/>
        <w:lvlJc w:val="left"/>
        <w:rPr>
          <w:rFonts w:ascii="Times New Roman" w:hAnsi="Times New Roman" w:hint="default"/>
        </w:rPr>
      </w:lvl>
    </w:lvlOverride>
  </w:num>
  <w:num w:numId="9">
    <w:abstractNumId w:val="1"/>
  </w:num>
  <w:num w:numId="10">
    <w:abstractNumId w:val="5"/>
  </w:num>
  <w:num w:numId="11">
    <w:abstractNumId w:val="8"/>
  </w:num>
  <w:num w:numId="12">
    <w:abstractNumId w:val="2"/>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stylePaneFormatFilter w:val="3F01"/>
  <w:defaultTabStop w:val="708"/>
  <w:noPunctuationKerning/>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243DA"/>
    <w:rsid w:val="00005BCE"/>
    <w:rsid w:val="000108C0"/>
    <w:rsid w:val="00011BA9"/>
    <w:rsid w:val="000152E2"/>
    <w:rsid w:val="00016962"/>
    <w:rsid w:val="000217E6"/>
    <w:rsid w:val="0002531C"/>
    <w:rsid w:val="000308F9"/>
    <w:rsid w:val="0003231E"/>
    <w:rsid w:val="00034374"/>
    <w:rsid w:val="0004053A"/>
    <w:rsid w:val="00047074"/>
    <w:rsid w:val="00047B28"/>
    <w:rsid w:val="00047DDB"/>
    <w:rsid w:val="00055143"/>
    <w:rsid w:val="00065A0C"/>
    <w:rsid w:val="00075418"/>
    <w:rsid w:val="00075E54"/>
    <w:rsid w:val="00076512"/>
    <w:rsid w:val="0008008C"/>
    <w:rsid w:val="00080503"/>
    <w:rsid w:val="00082E50"/>
    <w:rsid w:val="00083F99"/>
    <w:rsid w:val="000869E6"/>
    <w:rsid w:val="00092B65"/>
    <w:rsid w:val="00093708"/>
    <w:rsid w:val="00094C96"/>
    <w:rsid w:val="00096428"/>
    <w:rsid w:val="000A0DFC"/>
    <w:rsid w:val="000A39B8"/>
    <w:rsid w:val="000A5106"/>
    <w:rsid w:val="000B09C3"/>
    <w:rsid w:val="000B16EA"/>
    <w:rsid w:val="000B21B5"/>
    <w:rsid w:val="000B2F08"/>
    <w:rsid w:val="000C210E"/>
    <w:rsid w:val="000C4253"/>
    <w:rsid w:val="000D1696"/>
    <w:rsid w:val="000D6DE1"/>
    <w:rsid w:val="000E5A70"/>
    <w:rsid w:val="00101779"/>
    <w:rsid w:val="00102B94"/>
    <w:rsid w:val="00120344"/>
    <w:rsid w:val="0012061D"/>
    <w:rsid w:val="001230B9"/>
    <w:rsid w:val="0013158D"/>
    <w:rsid w:val="00132331"/>
    <w:rsid w:val="001336E6"/>
    <w:rsid w:val="00135670"/>
    <w:rsid w:val="0013568D"/>
    <w:rsid w:val="001412F9"/>
    <w:rsid w:val="00141780"/>
    <w:rsid w:val="0014342B"/>
    <w:rsid w:val="00145843"/>
    <w:rsid w:val="00156A9C"/>
    <w:rsid w:val="001602B7"/>
    <w:rsid w:val="00167122"/>
    <w:rsid w:val="0017415D"/>
    <w:rsid w:val="001747E0"/>
    <w:rsid w:val="00176381"/>
    <w:rsid w:val="0017719E"/>
    <w:rsid w:val="00181004"/>
    <w:rsid w:val="00181690"/>
    <w:rsid w:val="001823AB"/>
    <w:rsid w:val="00187E83"/>
    <w:rsid w:val="00190BAD"/>
    <w:rsid w:val="00192D6A"/>
    <w:rsid w:val="00193157"/>
    <w:rsid w:val="001A20CC"/>
    <w:rsid w:val="001A2592"/>
    <w:rsid w:val="001A458B"/>
    <w:rsid w:val="001A7A3F"/>
    <w:rsid w:val="001B1184"/>
    <w:rsid w:val="001B31DB"/>
    <w:rsid w:val="001B4347"/>
    <w:rsid w:val="001C2E12"/>
    <w:rsid w:val="001C545D"/>
    <w:rsid w:val="001D4F68"/>
    <w:rsid w:val="001D6EFF"/>
    <w:rsid w:val="001D7E2D"/>
    <w:rsid w:val="001E1294"/>
    <w:rsid w:val="001E6458"/>
    <w:rsid w:val="001E71A7"/>
    <w:rsid w:val="001F09A6"/>
    <w:rsid w:val="001F18A6"/>
    <w:rsid w:val="001F1DA6"/>
    <w:rsid w:val="00200550"/>
    <w:rsid w:val="002011B9"/>
    <w:rsid w:val="002112A2"/>
    <w:rsid w:val="002161B0"/>
    <w:rsid w:val="00216594"/>
    <w:rsid w:val="00221943"/>
    <w:rsid w:val="00222618"/>
    <w:rsid w:val="002340D9"/>
    <w:rsid w:val="00234ED4"/>
    <w:rsid w:val="00235799"/>
    <w:rsid w:val="00252EA8"/>
    <w:rsid w:val="0025740C"/>
    <w:rsid w:val="00261C71"/>
    <w:rsid w:val="00262792"/>
    <w:rsid w:val="0026304A"/>
    <w:rsid w:val="00276A07"/>
    <w:rsid w:val="00276E74"/>
    <w:rsid w:val="00277B85"/>
    <w:rsid w:val="002823B4"/>
    <w:rsid w:val="002906F0"/>
    <w:rsid w:val="00292760"/>
    <w:rsid w:val="002A1A5E"/>
    <w:rsid w:val="002A424F"/>
    <w:rsid w:val="002B351F"/>
    <w:rsid w:val="002B4D1D"/>
    <w:rsid w:val="002C0C8D"/>
    <w:rsid w:val="002C0DC4"/>
    <w:rsid w:val="002C5780"/>
    <w:rsid w:val="002C74DD"/>
    <w:rsid w:val="002D7897"/>
    <w:rsid w:val="002D7B7C"/>
    <w:rsid w:val="002E103C"/>
    <w:rsid w:val="002E241B"/>
    <w:rsid w:val="002E34E1"/>
    <w:rsid w:val="002F2222"/>
    <w:rsid w:val="002F48B0"/>
    <w:rsid w:val="0030375B"/>
    <w:rsid w:val="00303ACA"/>
    <w:rsid w:val="00303D4B"/>
    <w:rsid w:val="00304364"/>
    <w:rsid w:val="0030467A"/>
    <w:rsid w:val="00312E26"/>
    <w:rsid w:val="003136B3"/>
    <w:rsid w:val="003143B8"/>
    <w:rsid w:val="00315B00"/>
    <w:rsid w:val="00316B75"/>
    <w:rsid w:val="00316E17"/>
    <w:rsid w:val="003176C1"/>
    <w:rsid w:val="00317901"/>
    <w:rsid w:val="003210C7"/>
    <w:rsid w:val="00322227"/>
    <w:rsid w:val="003233A5"/>
    <w:rsid w:val="003243DA"/>
    <w:rsid w:val="0032771E"/>
    <w:rsid w:val="00332F95"/>
    <w:rsid w:val="0033411A"/>
    <w:rsid w:val="00341597"/>
    <w:rsid w:val="003419FA"/>
    <w:rsid w:val="0034343D"/>
    <w:rsid w:val="00346369"/>
    <w:rsid w:val="003511DD"/>
    <w:rsid w:val="00357E81"/>
    <w:rsid w:val="00362C64"/>
    <w:rsid w:val="00370828"/>
    <w:rsid w:val="00371AB2"/>
    <w:rsid w:val="0037602B"/>
    <w:rsid w:val="003864D4"/>
    <w:rsid w:val="0039065B"/>
    <w:rsid w:val="00392CE2"/>
    <w:rsid w:val="00396734"/>
    <w:rsid w:val="003A2A8A"/>
    <w:rsid w:val="003B2F6A"/>
    <w:rsid w:val="003B6DF1"/>
    <w:rsid w:val="003C26F0"/>
    <w:rsid w:val="003C4854"/>
    <w:rsid w:val="003D1A6C"/>
    <w:rsid w:val="003D3507"/>
    <w:rsid w:val="003D4C29"/>
    <w:rsid w:val="003D668E"/>
    <w:rsid w:val="003E37CF"/>
    <w:rsid w:val="003E6A3E"/>
    <w:rsid w:val="003E740F"/>
    <w:rsid w:val="003F25C2"/>
    <w:rsid w:val="003F6837"/>
    <w:rsid w:val="00402EA0"/>
    <w:rsid w:val="0041106D"/>
    <w:rsid w:val="00411B6A"/>
    <w:rsid w:val="0041239D"/>
    <w:rsid w:val="00412A8A"/>
    <w:rsid w:val="004131E7"/>
    <w:rsid w:val="00415570"/>
    <w:rsid w:val="004157F5"/>
    <w:rsid w:val="004272BB"/>
    <w:rsid w:val="00432FBB"/>
    <w:rsid w:val="004335CE"/>
    <w:rsid w:val="00436371"/>
    <w:rsid w:val="00442930"/>
    <w:rsid w:val="00445E89"/>
    <w:rsid w:val="0045277D"/>
    <w:rsid w:val="00454D6D"/>
    <w:rsid w:val="00454E80"/>
    <w:rsid w:val="004557EC"/>
    <w:rsid w:val="00455A05"/>
    <w:rsid w:val="0046056C"/>
    <w:rsid w:val="004616F1"/>
    <w:rsid w:val="004629D7"/>
    <w:rsid w:val="00462C3D"/>
    <w:rsid w:val="004730EC"/>
    <w:rsid w:val="0047333A"/>
    <w:rsid w:val="00474112"/>
    <w:rsid w:val="004775A5"/>
    <w:rsid w:val="00477F8A"/>
    <w:rsid w:val="00480063"/>
    <w:rsid w:val="00482B72"/>
    <w:rsid w:val="00485D91"/>
    <w:rsid w:val="0048612B"/>
    <w:rsid w:val="00487F07"/>
    <w:rsid w:val="00490ED8"/>
    <w:rsid w:val="0049674B"/>
    <w:rsid w:val="00497043"/>
    <w:rsid w:val="00497540"/>
    <w:rsid w:val="004A1D3F"/>
    <w:rsid w:val="004A2A70"/>
    <w:rsid w:val="004A3C50"/>
    <w:rsid w:val="004A3E56"/>
    <w:rsid w:val="004A4A51"/>
    <w:rsid w:val="004A795F"/>
    <w:rsid w:val="004B0648"/>
    <w:rsid w:val="004B18EF"/>
    <w:rsid w:val="004B21ED"/>
    <w:rsid w:val="004B3D89"/>
    <w:rsid w:val="004C0DD8"/>
    <w:rsid w:val="004C2023"/>
    <w:rsid w:val="004C4AF8"/>
    <w:rsid w:val="004C6A1A"/>
    <w:rsid w:val="004C7D3B"/>
    <w:rsid w:val="004C7E8C"/>
    <w:rsid w:val="004D0ADD"/>
    <w:rsid w:val="004D0CCD"/>
    <w:rsid w:val="004D359E"/>
    <w:rsid w:val="004D3768"/>
    <w:rsid w:val="004D62D1"/>
    <w:rsid w:val="004D65DE"/>
    <w:rsid w:val="004E168E"/>
    <w:rsid w:val="004E362B"/>
    <w:rsid w:val="004E636E"/>
    <w:rsid w:val="004F75B8"/>
    <w:rsid w:val="00501344"/>
    <w:rsid w:val="005032E6"/>
    <w:rsid w:val="00503DBE"/>
    <w:rsid w:val="0050541B"/>
    <w:rsid w:val="00510DD1"/>
    <w:rsid w:val="005133B9"/>
    <w:rsid w:val="00514E55"/>
    <w:rsid w:val="00515C80"/>
    <w:rsid w:val="00522E81"/>
    <w:rsid w:val="00524FAC"/>
    <w:rsid w:val="00527A3D"/>
    <w:rsid w:val="00531674"/>
    <w:rsid w:val="0053274D"/>
    <w:rsid w:val="005416CE"/>
    <w:rsid w:val="0055192C"/>
    <w:rsid w:val="005553B3"/>
    <w:rsid w:val="00570ABF"/>
    <w:rsid w:val="00571F4A"/>
    <w:rsid w:val="00575A81"/>
    <w:rsid w:val="00576BFE"/>
    <w:rsid w:val="005804CE"/>
    <w:rsid w:val="00582BB7"/>
    <w:rsid w:val="00585137"/>
    <w:rsid w:val="005903DD"/>
    <w:rsid w:val="005911B0"/>
    <w:rsid w:val="00595666"/>
    <w:rsid w:val="005975C8"/>
    <w:rsid w:val="005A27E1"/>
    <w:rsid w:val="005A418F"/>
    <w:rsid w:val="005A4327"/>
    <w:rsid w:val="005A73DA"/>
    <w:rsid w:val="005B1CBC"/>
    <w:rsid w:val="005B3D0B"/>
    <w:rsid w:val="005B7EED"/>
    <w:rsid w:val="005C12A2"/>
    <w:rsid w:val="005C27FF"/>
    <w:rsid w:val="005C472E"/>
    <w:rsid w:val="005D3C18"/>
    <w:rsid w:val="005D3F7E"/>
    <w:rsid w:val="005E3944"/>
    <w:rsid w:val="005E6CEB"/>
    <w:rsid w:val="005F26BA"/>
    <w:rsid w:val="005F66A3"/>
    <w:rsid w:val="005F7F0E"/>
    <w:rsid w:val="00605486"/>
    <w:rsid w:val="006103D5"/>
    <w:rsid w:val="0061063C"/>
    <w:rsid w:val="00611C86"/>
    <w:rsid w:val="006162C2"/>
    <w:rsid w:val="006164C8"/>
    <w:rsid w:val="00617334"/>
    <w:rsid w:val="00620D95"/>
    <w:rsid w:val="0062253E"/>
    <w:rsid w:val="0062527E"/>
    <w:rsid w:val="006320C3"/>
    <w:rsid w:val="00633FA4"/>
    <w:rsid w:val="006429C5"/>
    <w:rsid w:val="00654614"/>
    <w:rsid w:val="00655E10"/>
    <w:rsid w:val="0066146E"/>
    <w:rsid w:val="00663E46"/>
    <w:rsid w:val="00666ACA"/>
    <w:rsid w:val="00670238"/>
    <w:rsid w:val="006733A7"/>
    <w:rsid w:val="006872DB"/>
    <w:rsid w:val="006926C2"/>
    <w:rsid w:val="00692F9E"/>
    <w:rsid w:val="006A5D84"/>
    <w:rsid w:val="006B3BA7"/>
    <w:rsid w:val="006C4567"/>
    <w:rsid w:val="006C6565"/>
    <w:rsid w:val="006D4459"/>
    <w:rsid w:val="006E2863"/>
    <w:rsid w:val="006E4E89"/>
    <w:rsid w:val="006E5A2A"/>
    <w:rsid w:val="006F015A"/>
    <w:rsid w:val="0070596F"/>
    <w:rsid w:val="00711B04"/>
    <w:rsid w:val="00712B5B"/>
    <w:rsid w:val="00713D71"/>
    <w:rsid w:val="00715BA2"/>
    <w:rsid w:val="0072096F"/>
    <w:rsid w:val="0072138E"/>
    <w:rsid w:val="00723275"/>
    <w:rsid w:val="00730780"/>
    <w:rsid w:val="00740CCB"/>
    <w:rsid w:val="00741B35"/>
    <w:rsid w:val="00741D0E"/>
    <w:rsid w:val="007457F5"/>
    <w:rsid w:val="0075693C"/>
    <w:rsid w:val="00760203"/>
    <w:rsid w:val="007609DB"/>
    <w:rsid w:val="00763A50"/>
    <w:rsid w:val="00773CFB"/>
    <w:rsid w:val="0077461D"/>
    <w:rsid w:val="007748CE"/>
    <w:rsid w:val="00775BAC"/>
    <w:rsid w:val="007772C7"/>
    <w:rsid w:val="0078119E"/>
    <w:rsid w:val="00787555"/>
    <w:rsid w:val="00790C56"/>
    <w:rsid w:val="007B41E6"/>
    <w:rsid w:val="007B79C7"/>
    <w:rsid w:val="007C2F75"/>
    <w:rsid w:val="007C46DD"/>
    <w:rsid w:val="007C5148"/>
    <w:rsid w:val="007C6B00"/>
    <w:rsid w:val="007E0903"/>
    <w:rsid w:val="007E0DAD"/>
    <w:rsid w:val="007E3FC4"/>
    <w:rsid w:val="007E5CF4"/>
    <w:rsid w:val="007E6366"/>
    <w:rsid w:val="007F045D"/>
    <w:rsid w:val="007F33A8"/>
    <w:rsid w:val="007F6A04"/>
    <w:rsid w:val="0081299F"/>
    <w:rsid w:val="00814284"/>
    <w:rsid w:val="00825DCE"/>
    <w:rsid w:val="0083422D"/>
    <w:rsid w:val="00835345"/>
    <w:rsid w:val="00837FEC"/>
    <w:rsid w:val="008431F5"/>
    <w:rsid w:val="00845FFB"/>
    <w:rsid w:val="00850B4D"/>
    <w:rsid w:val="00852853"/>
    <w:rsid w:val="00853D36"/>
    <w:rsid w:val="00855486"/>
    <w:rsid w:val="0086011F"/>
    <w:rsid w:val="0086044B"/>
    <w:rsid w:val="00867043"/>
    <w:rsid w:val="00870046"/>
    <w:rsid w:val="0087195A"/>
    <w:rsid w:val="00874768"/>
    <w:rsid w:val="00875723"/>
    <w:rsid w:val="00880CA9"/>
    <w:rsid w:val="00884FEC"/>
    <w:rsid w:val="00886337"/>
    <w:rsid w:val="008A31C1"/>
    <w:rsid w:val="008A41DE"/>
    <w:rsid w:val="008A4F29"/>
    <w:rsid w:val="008B0342"/>
    <w:rsid w:val="008B1EF2"/>
    <w:rsid w:val="008B72D3"/>
    <w:rsid w:val="008C3138"/>
    <w:rsid w:val="008D1108"/>
    <w:rsid w:val="008E4E68"/>
    <w:rsid w:val="008E4EA3"/>
    <w:rsid w:val="008E5CDF"/>
    <w:rsid w:val="008F1EB0"/>
    <w:rsid w:val="008F46AF"/>
    <w:rsid w:val="00900C3B"/>
    <w:rsid w:val="00903523"/>
    <w:rsid w:val="009054BC"/>
    <w:rsid w:val="00913F9A"/>
    <w:rsid w:val="00921580"/>
    <w:rsid w:val="00922C58"/>
    <w:rsid w:val="00925400"/>
    <w:rsid w:val="0092774D"/>
    <w:rsid w:val="00935F45"/>
    <w:rsid w:val="0094369A"/>
    <w:rsid w:val="00943B4D"/>
    <w:rsid w:val="00943E62"/>
    <w:rsid w:val="009564A2"/>
    <w:rsid w:val="00960264"/>
    <w:rsid w:val="00962114"/>
    <w:rsid w:val="00971925"/>
    <w:rsid w:val="00971BC3"/>
    <w:rsid w:val="00980A88"/>
    <w:rsid w:val="00992FBB"/>
    <w:rsid w:val="00994D04"/>
    <w:rsid w:val="00996A26"/>
    <w:rsid w:val="00996CF1"/>
    <w:rsid w:val="00997668"/>
    <w:rsid w:val="009A04E8"/>
    <w:rsid w:val="009A57E2"/>
    <w:rsid w:val="009B39EE"/>
    <w:rsid w:val="009B7507"/>
    <w:rsid w:val="009C3298"/>
    <w:rsid w:val="009D0E81"/>
    <w:rsid w:val="009D71D2"/>
    <w:rsid w:val="009E0483"/>
    <w:rsid w:val="009E09C3"/>
    <w:rsid w:val="009E73EF"/>
    <w:rsid w:val="009E7F6F"/>
    <w:rsid w:val="009F5867"/>
    <w:rsid w:val="00A034AB"/>
    <w:rsid w:val="00A1482D"/>
    <w:rsid w:val="00A25FCB"/>
    <w:rsid w:val="00A26732"/>
    <w:rsid w:val="00A30728"/>
    <w:rsid w:val="00A32E4B"/>
    <w:rsid w:val="00A340FE"/>
    <w:rsid w:val="00A412E0"/>
    <w:rsid w:val="00A4363D"/>
    <w:rsid w:val="00A50715"/>
    <w:rsid w:val="00A512BA"/>
    <w:rsid w:val="00A60764"/>
    <w:rsid w:val="00A65F6F"/>
    <w:rsid w:val="00A67B78"/>
    <w:rsid w:val="00A7065E"/>
    <w:rsid w:val="00A757A6"/>
    <w:rsid w:val="00A81FF3"/>
    <w:rsid w:val="00A83B40"/>
    <w:rsid w:val="00A86CC2"/>
    <w:rsid w:val="00A871FC"/>
    <w:rsid w:val="00A94B8A"/>
    <w:rsid w:val="00A96BAF"/>
    <w:rsid w:val="00A97694"/>
    <w:rsid w:val="00AA040F"/>
    <w:rsid w:val="00AA7387"/>
    <w:rsid w:val="00AB200A"/>
    <w:rsid w:val="00AB7351"/>
    <w:rsid w:val="00AC2EBF"/>
    <w:rsid w:val="00AC466F"/>
    <w:rsid w:val="00AC4AB7"/>
    <w:rsid w:val="00AC7F7F"/>
    <w:rsid w:val="00AD73EC"/>
    <w:rsid w:val="00AE67C6"/>
    <w:rsid w:val="00AE7F23"/>
    <w:rsid w:val="00AF2FFE"/>
    <w:rsid w:val="00AF44BF"/>
    <w:rsid w:val="00B01570"/>
    <w:rsid w:val="00B1149E"/>
    <w:rsid w:val="00B163F6"/>
    <w:rsid w:val="00B178F6"/>
    <w:rsid w:val="00B17C3A"/>
    <w:rsid w:val="00B21AA8"/>
    <w:rsid w:val="00B222E6"/>
    <w:rsid w:val="00B30392"/>
    <w:rsid w:val="00B30BCE"/>
    <w:rsid w:val="00B35A52"/>
    <w:rsid w:val="00B433F2"/>
    <w:rsid w:val="00B467CE"/>
    <w:rsid w:val="00B50130"/>
    <w:rsid w:val="00B52FE3"/>
    <w:rsid w:val="00B5467A"/>
    <w:rsid w:val="00B57544"/>
    <w:rsid w:val="00B57B0E"/>
    <w:rsid w:val="00B6500C"/>
    <w:rsid w:val="00B676B9"/>
    <w:rsid w:val="00B67E9C"/>
    <w:rsid w:val="00B748F5"/>
    <w:rsid w:val="00B751E9"/>
    <w:rsid w:val="00B76046"/>
    <w:rsid w:val="00B77FD2"/>
    <w:rsid w:val="00B80B40"/>
    <w:rsid w:val="00B8438B"/>
    <w:rsid w:val="00B86C6D"/>
    <w:rsid w:val="00BA10AD"/>
    <w:rsid w:val="00BA17CC"/>
    <w:rsid w:val="00BB45BD"/>
    <w:rsid w:val="00BB6198"/>
    <w:rsid w:val="00BC0F60"/>
    <w:rsid w:val="00BC1027"/>
    <w:rsid w:val="00BC14F8"/>
    <w:rsid w:val="00BC4DE6"/>
    <w:rsid w:val="00BD2052"/>
    <w:rsid w:val="00BD7C07"/>
    <w:rsid w:val="00C00DA4"/>
    <w:rsid w:val="00C01933"/>
    <w:rsid w:val="00C104A8"/>
    <w:rsid w:val="00C10EC2"/>
    <w:rsid w:val="00C13A90"/>
    <w:rsid w:val="00C22C89"/>
    <w:rsid w:val="00C26D78"/>
    <w:rsid w:val="00C333CE"/>
    <w:rsid w:val="00C3402C"/>
    <w:rsid w:val="00C3467A"/>
    <w:rsid w:val="00C3760B"/>
    <w:rsid w:val="00C4725E"/>
    <w:rsid w:val="00C5020A"/>
    <w:rsid w:val="00C50213"/>
    <w:rsid w:val="00C54B81"/>
    <w:rsid w:val="00C55451"/>
    <w:rsid w:val="00C62F97"/>
    <w:rsid w:val="00C72E70"/>
    <w:rsid w:val="00C830D0"/>
    <w:rsid w:val="00C86CBD"/>
    <w:rsid w:val="00C87996"/>
    <w:rsid w:val="00C91C8D"/>
    <w:rsid w:val="00C933DB"/>
    <w:rsid w:val="00CA200E"/>
    <w:rsid w:val="00CA283F"/>
    <w:rsid w:val="00CB2AF8"/>
    <w:rsid w:val="00CB6E51"/>
    <w:rsid w:val="00CC3187"/>
    <w:rsid w:val="00CC32AF"/>
    <w:rsid w:val="00CD13DC"/>
    <w:rsid w:val="00CD27CA"/>
    <w:rsid w:val="00CE2AF8"/>
    <w:rsid w:val="00CF075D"/>
    <w:rsid w:val="00CF14AF"/>
    <w:rsid w:val="00CF5B18"/>
    <w:rsid w:val="00CF74EC"/>
    <w:rsid w:val="00CF7A85"/>
    <w:rsid w:val="00D04F99"/>
    <w:rsid w:val="00D0599C"/>
    <w:rsid w:val="00D066C0"/>
    <w:rsid w:val="00D07383"/>
    <w:rsid w:val="00D228CB"/>
    <w:rsid w:val="00D23614"/>
    <w:rsid w:val="00D23B60"/>
    <w:rsid w:val="00D24C9C"/>
    <w:rsid w:val="00D2509C"/>
    <w:rsid w:val="00D35D3F"/>
    <w:rsid w:val="00D51D21"/>
    <w:rsid w:val="00D54284"/>
    <w:rsid w:val="00D55C63"/>
    <w:rsid w:val="00D56228"/>
    <w:rsid w:val="00D66F80"/>
    <w:rsid w:val="00D73BE8"/>
    <w:rsid w:val="00D754E5"/>
    <w:rsid w:val="00D825E0"/>
    <w:rsid w:val="00D84371"/>
    <w:rsid w:val="00D90837"/>
    <w:rsid w:val="00D9159B"/>
    <w:rsid w:val="00D96BFC"/>
    <w:rsid w:val="00DA154D"/>
    <w:rsid w:val="00DA69B0"/>
    <w:rsid w:val="00DB2CDE"/>
    <w:rsid w:val="00DB61AB"/>
    <w:rsid w:val="00DC1BB3"/>
    <w:rsid w:val="00DC602B"/>
    <w:rsid w:val="00DC6ACF"/>
    <w:rsid w:val="00DD0E5B"/>
    <w:rsid w:val="00DD213A"/>
    <w:rsid w:val="00DD3CA0"/>
    <w:rsid w:val="00DD4778"/>
    <w:rsid w:val="00DD7756"/>
    <w:rsid w:val="00DE0EF3"/>
    <w:rsid w:val="00DE2292"/>
    <w:rsid w:val="00DE45F7"/>
    <w:rsid w:val="00DF50AB"/>
    <w:rsid w:val="00E021C1"/>
    <w:rsid w:val="00E05663"/>
    <w:rsid w:val="00E13419"/>
    <w:rsid w:val="00E252DF"/>
    <w:rsid w:val="00E33813"/>
    <w:rsid w:val="00E36DBC"/>
    <w:rsid w:val="00E4407C"/>
    <w:rsid w:val="00E467E8"/>
    <w:rsid w:val="00E46CFA"/>
    <w:rsid w:val="00E51C1A"/>
    <w:rsid w:val="00E53D21"/>
    <w:rsid w:val="00E811C6"/>
    <w:rsid w:val="00E822E3"/>
    <w:rsid w:val="00E85B07"/>
    <w:rsid w:val="00E94F31"/>
    <w:rsid w:val="00EA49C3"/>
    <w:rsid w:val="00EA4E61"/>
    <w:rsid w:val="00EA6DF0"/>
    <w:rsid w:val="00EB21DD"/>
    <w:rsid w:val="00EB3A46"/>
    <w:rsid w:val="00EB4799"/>
    <w:rsid w:val="00EB656F"/>
    <w:rsid w:val="00EC3FAE"/>
    <w:rsid w:val="00EC654E"/>
    <w:rsid w:val="00EC6A1D"/>
    <w:rsid w:val="00ED013D"/>
    <w:rsid w:val="00ED0D54"/>
    <w:rsid w:val="00ED38C2"/>
    <w:rsid w:val="00ED3A91"/>
    <w:rsid w:val="00ED4A02"/>
    <w:rsid w:val="00ED7160"/>
    <w:rsid w:val="00EE2195"/>
    <w:rsid w:val="00EF56CE"/>
    <w:rsid w:val="00F0106E"/>
    <w:rsid w:val="00F0288F"/>
    <w:rsid w:val="00F075E4"/>
    <w:rsid w:val="00F078EC"/>
    <w:rsid w:val="00F14638"/>
    <w:rsid w:val="00F17F10"/>
    <w:rsid w:val="00F210A4"/>
    <w:rsid w:val="00F238C2"/>
    <w:rsid w:val="00F240C6"/>
    <w:rsid w:val="00F24F00"/>
    <w:rsid w:val="00F25F3E"/>
    <w:rsid w:val="00F26269"/>
    <w:rsid w:val="00F3342D"/>
    <w:rsid w:val="00F35B9E"/>
    <w:rsid w:val="00F368D1"/>
    <w:rsid w:val="00F427A8"/>
    <w:rsid w:val="00F444BD"/>
    <w:rsid w:val="00F44FC9"/>
    <w:rsid w:val="00F44FE9"/>
    <w:rsid w:val="00F455DF"/>
    <w:rsid w:val="00F45BD7"/>
    <w:rsid w:val="00F511E8"/>
    <w:rsid w:val="00F52045"/>
    <w:rsid w:val="00F54C5C"/>
    <w:rsid w:val="00F57636"/>
    <w:rsid w:val="00F63CC7"/>
    <w:rsid w:val="00F64680"/>
    <w:rsid w:val="00F67352"/>
    <w:rsid w:val="00F73AC0"/>
    <w:rsid w:val="00F83E4B"/>
    <w:rsid w:val="00F843C2"/>
    <w:rsid w:val="00F84C30"/>
    <w:rsid w:val="00F9017D"/>
    <w:rsid w:val="00F9542C"/>
    <w:rsid w:val="00FA2EA5"/>
    <w:rsid w:val="00FB31FD"/>
    <w:rsid w:val="00FB4F8D"/>
    <w:rsid w:val="00FC7782"/>
    <w:rsid w:val="00FD1377"/>
    <w:rsid w:val="00FD1919"/>
    <w:rsid w:val="00FD3AB0"/>
    <w:rsid w:val="00FD4AAA"/>
    <w:rsid w:val="00FD62E8"/>
    <w:rsid w:val="00FE0202"/>
    <w:rsid w:val="00FE10DA"/>
    <w:rsid w:val="00FE2D2C"/>
    <w:rsid w:val="00FE676C"/>
    <w:rsid w:val="00FE6B28"/>
    <w:rsid w:val="00FE72CE"/>
    <w:rsid w:val="00FF58F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5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5666"/>
    <w:rPr>
      <w:sz w:val="24"/>
      <w:szCs w:val="24"/>
    </w:rPr>
  </w:style>
  <w:style w:type="paragraph" w:styleId="Heading3">
    <w:name w:val="heading 3"/>
    <w:basedOn w:val="Normal"/>
    <w:next w:val="Normal"/>
    <w:link w:val="Heading3Char"/>
    <w:uiPriority w:val="99"/>
    <w:qFormat/>
    <w:rsid w:val="00DC1BB3"/>
    <w:pPr>
      <w:keepNext/>
      <w:spacing w:before="240" w:after="60"/>
      <w:outlineLvl w:val="2"/>
    </w:pPr>
    <w:rPr>
      <w:rFonts w:ascii="Arial" w:hAnsi="Arial" w:cs="Arial"/>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semiHidden/>
    <w:locked/>
    <w:rsid w:val="000D1696"/>
    <w:rPr>
      <w:rFonts w:ascii="Cambria" w:hAnsi="Cambria" w:cs="Times New Roman"/>
      <w:b/>
      <w:bCs/>
      <w:sz w:val="26"/>
      <w:szCs w:val="26"/>
    </w:rPr>
  </w:style>
  <w:style w:type="paragraph" w:styleId="Header">
    <w:name w:val="header"/>
    <w:basedOn w:val="Normal"/>
    <w:link w:val="HeaderChar"/>
    <w:uiPriority w:val="99"/>
    <w:rsid w:val="000108C0"/>
    <w:pPr>
      <w:tabs>
        <w:tab w:val="center" w:pos="4677"/>
        <w:tab w:val="right" w:pos="9355"/>
      </w:tabs>
    </w:pPr>
  </w:style>
  <w:style w:type="character" w:customStyle="1" w:styleId="HeaderChar">
    <w:name w:val="Header Char"/>
    <w:basedOn w:val="DefaultParagraphFont"/>
    <w:link w:val="Header"/>
    <w:uiPriority w:val="99"/>
    <w:semiHidden/>
    <w:locked/>
    <w:rsid w:val="000D1696"/>
    <w:rPr>
      <w:rFonts w:cs="Times New Roman"/>
      <w:sz w:val="24"/>
      <w:szCs w:val="24"/>
    </w:rPr>
  </w:style>
  <w:style w:type="character" w:styleId="PageNumber">
    <w:name w:val="page number"/>
    <w:basedOn w:val="DefaultParagraphFont"/>
    <w:uiPriority w:val="99"/>
    <w:rsid w:val="000108C0"/>
    <w:rPr>
      <w:rFonts w:cs="Times New Roman"/>
    </w:rPr>
  </w:style>
  <w:style w:type="paragraph" w:styleId="BalloonText">
    <w:name w:val="Balloon Text"/>
    <w:basedOn w:val="Normal"/>
    <w:link w:val="BalloonTextChar"/>
    <w:uiPriority w:val="99"/>
    <w:semiHidden/>
    <w:rsid w:val="0002531C"/>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D1696"/>
    <w:rPr>
      <w:rFonts w:cs="Times New Roman"/>
      <w:sz w:val="2"/>
    </w:rPr>
  </w:style>
  <w:style w:type="paragraph" w:customStyle="1" w:styleId="a">
    <w:name w:val="Чертежный"/>
    <w:uiPriority w:val="99"/>
    <w:rsid w:val="00825DCE"/>
    <w:pPr>
      <w:jc w:val="both"/>
    </w:pPr>
    <w:rPr>
      <w:rFonts w:ascii="ISOCPEUR" w:hAnsi="ISOCPEUR"/>
      <w:i/>
      <w:sz w:val="28"/>
      <w:szCs w:val="20"/>
      <w:lang w:val="uk-UA"/>
    </w:rPr>
  </w:style>
  <w:style w:type="paragraph" w:styleId="Footer">
    <w:name w:val="footer"/>
    <w:basedOn w:val="Normal"/>
    <w:link w:val="FooterChar"/>
    <w:uiPriority w:val="99"/>
    <w:rsid w:val="00713D71"/>
    <w:pPr>
      <w:tabs>
        <w:tab w:val="center" w:pos="4677"/>
        <w:tab w:val="right" w:pos="9355"/>
      </w:tabs>
    </w:pPr>
  </w:style>
  <w:style w:type="character" w:customStyle="1" w:styleId="FooterChar">
    <w:name w:val="Footer Char"/>
    <w:basedOn w:val="DefaultParagraphFont"/>
    <w:link w:val="Footer"/>
    <w:uiPriority w:val="99"/>
    <w:semiHidden/>
    <w:locked/>
    <w:rsid w:val="000D1696"/>
    <w:rPr>
      <w:rFonts w:cs="Times New Roman"/>
      <w:sz w:val="24"/>
      <w:szCs w:val="24"/>
    </w:rPr>
  </w:style>
  <w:style w:type="character" w:customStyle="1" w:styleId="a0">
    <w:name w:val="Знак Знак"/>
    <w:uiPriority w:val="99"/>
    <w:rsid w:val="00F63CC7"/>
    <w:rPr>
      <w:sz w:val="24"/>
      <w:lang w:val="ru-RU"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oleObject" Target="embeddings/oleObject1.bin"/><Relationship Id="rId18" Type="http://schemas.openxmlformats.org/officeDocument/2006/relationships/image" Target="media/image7.wmf"/><Relationship Id="rId26" Type="http://schemas.openxmlformats.org/officeDocument/2006/relationships/oleObject" Target="embeddings/oleObject7.bin"/><Relationship Id="rId3" Type="http://schemas.openxmlformats.org/officeDocument/2006/relationships/settings" Target="settings.xml"/><Relationship Id="rId21" Type="http://schemas.openxmlformats.org/officeDocument/2006/relationships/oleObject" Target="embeddings/oleObject4.bin"/><Relationship Id="rId34"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5.wmf"/><Relationship Id="rId20" Type="http://schemas.openxmlformats.org/officeDocument/2006/relationships/image" Target="media/image8.wmf"/><Relationship Id="rId29" Type="http://schemas.openxmlformats.org/officeDocument/2006/relationships/image" Target="media/image12.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oleObject" Target="embeddings/oleObject6.bin"/><Relationship Id="rId32" Type="http://schemas.openxmlformats.org/officeDocument/2006/relationships/oleObject" Target="embeddings/oleObject10.bin"/><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oleObject8.bin"/><Relationship Id="rId10" Type="http://schemas.openxmlformats.org/officeDocument/2006/relationships/header" Target="header3.xml"/><Relationship Id="rId19" Type="http://schemas.openxmlformats.org/officeDocument/2006/relationships/oleObject" Target="embeddings/oleObject3.bin"/><Relationship Id="rId31" Type="http://schemas.openxmlformats.org/officeDocument/2006/relationships/image" Target="media/image13.w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9.wmf"/><Relationship Id="rId27" Type="http://schemas.openxmlformats.org/officeDocument/2006/relationships/image" Target="media/image11.wmf"/><Relationship Id="rId30" Type="http://schemas.openxmlformats.org/officeDocument/2006/relationships/oleObject" Target="embeddings/oleObject9.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41</TotalTime>
  <Pages>12</Pages>
  <Words>1714</Words>
  <Characters>9776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 А Т Е Р И А Л Ы</dc:title>
  <dc:subject/>
  <dc:creator>1</dc:creator>
  <cp:keywords/>
  <dc:description/>
  <cp:lastModifiedBy>Admin</cp:lastModifiedBy>
  <cp:revision>7</cp:revision>
  <cp:lastPrinted>2014-12-30T09:19:00Z</cp:lastPrinted>
  <dcterms:created xsi:type="dcterms:W3CDTF">2014-12-30T08:50:00Z</dcterms:created>
  <dcterms:modified xsi:type="dcterms:W3CDTF">2015-12-10T13:10:00Z</dcterms:modified>
</cp:coreProperties>
</file>